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20C6A5BD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066F7C">
        <w:rPr>
          <w:rFonts w:cs="Arial"/>
          <w:b/>
          <w:color w:val="2F5496" w:themeColor="accent5" w:themeShade="BF"/>
          <w:sz w:val="36"/>
          <w:szCs w:val="32"/>
        </w:rPr>
        <w:t>Guia XML - Mensagem CC451A v1.5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05D914BB" w14:textId="4168F493" w:rsidR="006938FA" w:rsidRDefault="00673291" w:rsidP="007A4B9F">
      <w:pPr>
        <w:ind w:left="3969"/>
        <w:rPr>
          <w:noProof/>
          <w:lang w:eastAsia="pt-PT"/>
        </w:rPr>
      </w:pPr>
      <w:r w:rsidRPr="00673291">
        <w:rPr>
          <w:rFonts w:cs="Arial"/>
          <w:b/>
          <w:color w:val="2F5496" w:themeColor="accent5" w:themeShade="BF"/>
          <w:sz w:val="28"/>
          <w:szCs w:val="24"/>
        </w:rPr>
        <w:t xml:space="preserve">Saída não </w:t>
      </w:r>
      <w:r w:rsidR="009544F0">
        <w:rPr>
          <w:rFonts w:cs="Arial"/>
          <w:b/>
          <w:color w:val="2F5496" w:themeColor="accent5" w:themeShade="BF"/>
          <w:sz w:val="28"/>
          <w:szCs w:val="24"/>
        </w:rPr>
        <w:t>a</w:t>
      </w:r>
      <w:r w:rsidRPr="00673291">
        <w:rPr>
          <w:rFonts w:cs="Arial"/>
          <w:b/>
          <w:color w:val="2F5496" w:themeColor="accent5" w:themeShade="BF"/>
          <w:sz w:val="28"/>
          <w:szCs w:val="24"/>
        </w:rPr>
        <w:t>utorizada</w:t>
      </w:r>
    </w:p>
    <w:p w14:paraId="087ED121" w14:textId="09C73E05" w:rsidR="00A41D97" w:rsidRDefault="00A41D97" w:rsidP="007A4B9F">
      <w:pPr>
        <w:ind w:left="3969"/>
        <w:rPr>
          <w:noProof/>
          <w:lang w:eastAsia="pt-PT"/>
        </w:rPr>
      </w:pPr>
    </w:p>
    <w:p w14:paraId="3BA2FB04" w14:textId="3B727705" w:rsidR="00A41D97" w:rsidRDefault="00A41D97" w:rsidP="007A4B9F">
      <w:pPr>
        <w:ind w:left="3969"/>
        <w:rPr>
          <w:noProof/>
          <w:lang w:eastAsia="pt-PT"/>
        </w:rPr>
      </w:pPr>
    </w:p>
    <w:p w14:paraId="314CD601" w14:textId="64D44B8A" w:rsidR="00673291" w:rsidRDefault="00673291" w:rsidP="007A4B9F">
      <w:pPr>
        <w:ind w:left="3969"/>
        <w:rPr>
          <w:noProof/>
          <w:lang w:eastAsia="pt-PT"/>
        </w:rPr>
      </w:pPr>
    </w:p>
    <w:p w14:paraId="3F62E82A" w14:textId="77777777" w:rsidR="00673291" w:rsidRDefault="00673291" w:rsidP="007A4B9F">
      <w:pPr>
        <w:ind w:left="3969"/>
        <w:rPr>
          <w:noProof/>
          <w:lang w:eastAsia="pt-PT"/>
        </w:rPr>
      </w:pPr>
    </w:p>
    <w:p w14:paraId="27CE207B" w14:textId="13C1B08C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D91AFE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D91AFE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D91AFE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066F7C">
        <w:rPr>
          <w:rFonts w:cs="Arial"/>
          <w:color w:val="2F5496" w:themeColor="accent5" w:themeShade="BF"/>
          <w:sz w:val="36"/>
          <w:szCs w:val="40"/>
        </w:rPr>
        <w:t>25-06-2026</w:t>
      </w:r>
      <w:r w:rsidRPr="00D91AFE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6B5FB0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6B5FB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6B5FB0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6B5FB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6B5FB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6B5FB0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6B5FB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6B5FB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547F2C58" w:rsidR="006A2AFC" w:rsidRDefault="006B5FB0" w:rsidP="006B5FB0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066F7C">
              <w:t>1.5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6B5FB0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6B5FB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6B5FB0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6B5FB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6E43D7CE" w:rsidR="00CE079E" w:rsidRDefault="00CE079E" w:rsidP="006B5FB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6B5FB0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6B5FB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6B5FB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6B5FB0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6B5FB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6B5FB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6B5FB0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6B5FB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6B5FB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36C14CDC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6B5FB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36C14CDC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6B5FB0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6B5FB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6B5FB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36C14CDC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6B5FB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261969">
              <w:rPr>
                <w:rFonts w:cs="Arial"/>
                <w:bCs/>
                <w:color w:val="000000" w:themeColor="text1"/>
                <w:sz w:val="18"/>
                <w:szCs w:val="16"/>
              </w:rPr>
              <w:t>1.0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334F9A1F" w:rsidR="00CE079E" w:rsidRPr="004176AD" w:rsidRDefault="00DD117A" w:rsidP="006B5FB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1E2F2C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1E2F2C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6B5FB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36C14CDC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60E01C81" w:rsidR="00CE079E" w:rsidRPr="004176AD" w:rsidRDefault="00DD117A" w:rsidP="006B5FB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261969">
              <w:rPr>
                <w:rFonts w:cs="Arial"/>
                <w:bCs/>
                <w:color w:val="000000" w:themeColor="text1"/>
                <w:sz w:val="18"/>
                <w:szCs w:val="16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08AD4A90" w:rsidR="00CE079E" w:rsidRPr="004176AD" w:rsidRDefault="001E2F2C" w:rsidP="006B5FB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70B510E8" w14:textId="0E91D3A1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 xml:space="preserve">Reestruturação da ordenação dos </w:t>
            </w:r>
            <w:proofErr w:type="spellStart"/>
            <w:r w:rsidR="00DD117A" w:rsidRPr="00DD117A">
              <w:rPr>
                <w:rFonts w:cs="Arial"/>
                <w:color w:val="000000" w:themeColor="text1"/>
                <w:sz w:val="18"/>
              </w:rPr>
              <w:t>ED's</w:t>
            </w:r>
            <w:proofErr w:type="spellEnd"/>
            <w:r w:rsidR="00DD117A" w:rsidRPr="00DD117A">
              <w:rPr>
                <w:rFonts w:cs="Arial"/>
                <w:color w:val="000000" w:themeColor="text1"/>
                <w:sz w:val="18"/>
              </w:rPr>
              <w:t xml:space="preserve"> no Grupo de dados 'Pedidos e decisões' referente ao ED 5/7, 5/8, 5/5.</w:t>
            </w:r>
          </w:p>
          <w:p w14:paraId="6D5691A2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2D1DEFB6" w14:textId="10439DD6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D117A">
              <w:rPr>
                <w:rFonts w:cs="Arial"/>
                <w:color w:val="000000" w:themeColor="text1"/>
                <w:sz w:val="18"/>
              </w:rPr>
              <w:t xml:space="preserve">Alterações realizadas à descrição dos </w:t>
            </w:r>
            <w:proofErr w:type="spellStart"/>
            <w:r w:rsidRPr="00DD117A">
              <w:rPr>
                <w:rFonts w:cs="Arial"/>
                <w:color w:val="000000" w:themeColor="text1"/>
                <w:sz w:val="18"/>
              </w:rPr>
              <w:t>ED´s</w:t>
            </w:r>
            <w:proofErr w:type="spellEnd"/>
            <w:r w:rsidRPr="00DD117A">
              <w:rPr>
                <w:rFonts w:cs="Arial"/>
                <w:color w:val="000000" w:themeColor="text1"/>
                <w:sz w:val="18"/>
              </w:rPr>
              <w:t xml:space="preserve"> no 'GRUPOS E DADOS':</w:t>
            </w:r>
          </w:p>
          <w:p w14:paraId="7081D655" w14:textId="3304DA11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99 05 000 000: de 'Natureza da operação' para 'Natureza da transação'.</w:t>
            </w:r>
          </w:p>
          <w:p w14:paraId="40086414" w14:textId="6F75A696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19 07 044 000: de 'Referência das mercadorias' para 'Número da adição da declaração'.</w:t>
            </w:r>
          </w:p>
          <w:p w14:paraId="1CF42E02" w14:textId="75472427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11 09 002 000: de 'Regime anterior</w:t>
            </w:r>
            <w:r w:rsidR="00A51D72">
              <w:rPr>
                <w:rFonts w:cs="Arial"/>
                <w:color w:val="000000" w:themeColor="text1"/>
                <w:sz w:val="18"/>
              </w:rPr>
              <w:t xml:space="preserve">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'para 'Regime precedente'.</w:t>
            </w:r>
          </w:p>
          <w:p w14:paraId="5E95B4ED" w14:textId="7F644870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12 01 000 000: de 'Documentos Precedentes' para 'Documentos precedentes'.</w:t>
            </w:r>
          </w:p>
          <w:p w14:paraId="304ADCC3" w14:textId="0E5028B5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12 03 000 000: de 'Documentos de Suporte' para 'Documentos de suporte'.</w:t>
            </w:r>
          </w:p>
          <w:p w14:paraId="4303F790" w14:textId="40CEEA89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12 05 000 000: de 'Documento de Transporte' para 'Documento de transporte'.</w:t>
            </w:r>
          </w:p>
          <w:p w14:paraId="0A3D172C" w14:textId="46C07FA5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4/5 e 4/9: de 'Tipo de Localização' para 'Tipo de localização'.</w:t>
            </w:r>
          </w:p>
          <w:p w14:paraId="64AEADE0" w14:textId="3459E2DB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12 05 001 000: de 'Número de Referência' para 'Número de referência'.</w:t>
            </w:r>
          </w:p>
          <w:p w14:paraId="1C5161BD" w14:textId="409C5558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5/7 - Produtos transformados/Identificação das mercadorias a exportar temporariamente</w:t>
            </w:r>
            <w:r>
              <w:rPr>
                <w:rFonts w:cs="Arial"/>
                <w:color w:val="000000" w:themeColor="text1"/>
                <w:sz w:val="18"/>
              </w:rPr>
              <w:t>.</w:t>
            </w:r>
          </w:p>
          <w:p w14:paraId="791F50B2" w14:textId="2ECF2D41" w:rsidR="00DD117A" w:rsidRPr="00DD117A" w:rsidRDefault="0043770D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'Pedidos Anexos' para 'Pedidos e Decisões'.</w:t>
            </w:r>
          </w:p>
          <w:p w14:paraId="4167AFFB" w14:textId="241FE8B9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'Moeda de Câmbio' para 'Moeda de câmbio'.</w:t>
            </w:r>
          </w:p>
          <w:p w14:paraId="41D6F8A4" w14:textId="1EF9C69C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'Estância Aduaneira'' para 'Estância aduaneira'</w:t>
            </w:r>
          </w:p>
          <w:p w14:paraId="6F0D77DA" w14:textId="58AF0D08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'Medidas das Mercadorias' para 'Medidas das mercadorias'.</w:t>
            </w:r>
          </w:p>
          <w:p w14:paraId="72BBE2F3" w14:textId="4765AF47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'Linha da Fatura' para 'Linha da fatura'.</w:t>
            </w:r>
          </w:p>
          <w:p w14:paraId="2CFE6EC0" w14:textId="63AF5AD3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'Valor Aduaneiro' para 'Valor aduaneiro'.</w:t>
            </w:r>
          </w:p>
          <w:p w14:paraId="37EB99F0" w14:textId="26DECDAA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'Resultado do Controlo da Declaração' para 'Resultado do controlo da declaração'.</w:t>
            </w:r>
          </w:p>
          <w:p w14:paraId="647D4C06" w14:textId="456C7DBA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'Resultado do Controlo por Adição' para 'Resultado do controlo por adição'.</w:t>
            </w:r>
          </w:p>
          <w:p w14:paraId="35DA7918" w14:textId="38678E1E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'Detalhes do Controlo' para 'Detalhes do controlo'.</w:t>
            </w:r>
          </w:p>
          <w:p w14:paraId="19644B50" w14:textId="60BDB758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'Número da Porta' para 'Número da porta'.</w:t>
            </w:r>
          </w:p>
          <w:p w14:paraId="37A9FB61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0F1D7E60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D117A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7985DCF2" w14:textId="4E0C0262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12 03 010 000 - Designação da entidade emissora: de F para C.</w:t>
            </w:r>
          </w:p>
          <w:p w14:paraId="1F7A3956" w14:textId="220B3512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18 09 057 000 - Código NC: de C para O.</w:t>
            </w:r>
          </w:p>
          <w:p w14:paraId="2EF650D0" w14:textId="4D5BEE81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 xml:space="preserve">ED 5/7 - Produtos transformados/Identificação das mercadoras a exportar temporariamente: de O para C. </w:t>
            </w:r>
          </w:p>
          <w:p w14:paraId="3A871AB9" w14:textId="481B3637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5/7 - 'Código das mercadorias' e 'Designação das mercadorias' passou</w:t>
            </w:r>
            <w:r>
              <w:rPr>
                <w:rFonts w:cs="Arial"/>
                <w:color w:val="000000" w:themeColor="text1"/>
                <w:sz w:val="18"/>
              </w:rPr>
              <w:t xml:space="preserve"> a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 xml:space="preserve"> 'O'.</w:t>
            </w:r>
          </w:p>
          <w:p w14:paraId="6C18F8E8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1511C3FC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D117A">
              <w:rPr>
                <w:rFonts w:cs="Arial"/>
                <w:color w:val="000000" w:themeColor="text1"/>
                <w:sz w:val="18"/>
              </w:rPr>
              <w:t>Alteração no TIPO:</w:t>
            </w:r>
          </w:p>
          <w:p w14:paraId="65985D02" w14:textId="64AD917D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ED 3/8: O Código postal passou de an..9 para an..17.</w:t>
            </w:r>
          </w:p>
          <w:p w14:paraId="2134F3FD" w14:textId="4F3CA98A" w:rsidR="00DD117A" w:rsidRPr="00DD117A" w:rsidRDefault="00493841" w:rsidP="13A07F2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13A07F25"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 xml:space="preserve">ED </w:t>
            </w:r>
            <w:r w:rsidR="00DD117A" w:rsidRPr="13A07F25">
              <w:rPr>
                <w:rFonts w:cs="Arial"/>
                <w:color w:val="000000" w:themeColor="text1"/>
                <w:sz w:val="18"/>
                <w:szCs w:val="18"/>
              </w:rPr>
              <w:t>12 03 011 000 - Data de validade, passou de an19 para an10.</w:t>
            </w:r>
          </w:p>
          <w:p w14:paraId="0780F7B9" w14:textId="13DD5EB9" w:rsidR="00DD117A" w:rsidRPr="00DD117A" w:rsidRDefault="00493841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ED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14 03 040 041 - Taxa da imposição:</w:t>
            </w:r>
            <w:r>
              <w:rPr>
                <w:rFonts w:cs="Arial"/>
                <w:color w:val="000000" w:themeColor="text1"/>
                <w:sz w:val="18"/>
              </w:rPr>
              <w:t xml:space="preserve"> passou a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 xml:space="preserve"> n..17,3.</w:t>
            </w:r>
          </w:p>
          <w:p w14:paraId="79AC1A44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5A78AD65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D117A">
              <w:rPr>
                <w:rFonts w:cs="Arial"/>
                <w:color w:val="000000" w:themeColor="text1"/>
                <w:sz w:val="18"/>
              </w:rPr>
              <w:t>TAGS XML alterada:</w:t>
            </w:r>
          </w:p>
          <w:p w14:paraId="62A0DDEC" w14:textId="65AFD3BE" w:rsidR="00DD117A" w:rsidRPr="00DD117A" w:rsidRDefault="00493841" w:rsidP="36C14CDC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36C14CDC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240808CF" w:rsidRPr="36C14CDC">
              <w:rPr>
                <w:rFonts w:cs="Arial"/>
                <w:color w:val="000000" w:themeColor="text1"/>
                <w:sz w:val="18"/>
                <w:szCs w:val="18"/>
              </w:rPr>
              <w:t xml:space="preserve">ED Remessa: passou a </w:t>
            </w:r>
            <w:proofErr w:type="spellStart"/>
            <w:r w:rsidR="00DD117A" w:rsidRPr="36C14CDC">
              <w:rPr>
                <w:rFonts w:cs="Arial"/>
                <w:color w:val="000000" w:themeColor="text1"/>
                <w:sz w:val="18"/>
                <w:szCs w:val="18"/>
              </w:rPr>
              <w:t>consignment</w:t>
            </w:r>
            <w:proofErr w:type="spellEnd"/>
            <w:r w:rsidR="0F3FA12F" w:rsidRPr="36C14CDC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506E8598" w14:textId="0AA8A731" w:rsidR="00DD117A" w:rsidRPr="00DD117A" w:rsidRDefault="0F3FA12F" w:rsidP="13A07F2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36C14CDC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493841" w:rsidRPr="36C14CDC">
              <w:rPr>
                <w:rFonts w:cs="Arial"/>
                <w:color w:val="000000" w:themeColor="text1"/>
                <w:sz w:val="18"/>
                <w:szCs w:val="18"/>
              </w:rPr>
              <w:t xml:space="preserve">ED </w:t>
            </w:r>
            <w:r w:rsidR="00DD117A" w:rsidRPr="36C14CDC">
              <w:rPr>
                <w:rFonts w:cs="Arial"/>
                <w:color w:val="000000" w:themeColor="text1"/>
                <w:sz w:val="18"/>
                <w:szCs w:val="18"/>
              </w:rPr>
              <w:t>13 09 018 000 Endereço</w:t>
            </w:r>
            <w:r w:rsidR="3D0AA740" w:rsidRPr="36C14CDC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DD117A" w:rsidRPr="36C14CDC">
              <w:rPr>
                <w:rFonts w:cs="Arial"/>
                <w:color w:val="000000" w:themeColor="text1"/>
                <w:sz w:val="18"/>
                <w:szCs w:val="18"/>
              </w:rPr>
              <w:t>(comprador/remessas de mercadorias)</w:t>
            </w:r>
            <w:r w:rsidR="7A04DEF9" w:rsidRPr="36C14CDC">
              <w:rPr>
                <w:rFonts w:cs="Arial"/>
                <w:color w:val="000000" w:themeColor="text1"/>
                <w:sz w:val="18"/>
                <w:szCs w:val="18"/>
              </w:rPr>
              <w:t>:</w:t>
            </w:r>
            <w:r w:rsidR="00DD117A" w:rsidRPr="36C14CDC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EE6169" w:rsidRPr="36C14CDC">
              <w:rPr>
                <w:rFonts w:cs="Arial"/>
                <w:color w:val="000000" w:themeColor="text1"/>
                <w:sz w:val="18"/>
                <w:szCs w:val="18"/>
              </w:rPr>
              <w:t xml:space="preserve">passou a </w:t>
            </w:r>
            <w:proofErr w:type="spellStart"/>
            <w:r w:rsidR="00DD117A" w:rsidRPr="36C14CDC">
              <w:rPr>
                <w:rFonts w:cs="Arial"/>
                <w:color w:val="000000" w:themeColor="text1"/>
                <w:sz w:val="18"/>
                <w:szCs w:val="18"/>
              </w:rPr>
              <w:t>Address</w:t>
            </w:r>
            <w:proofErr w:type="spellEnd"/>
            <w:r w:rsidR="00DD117A" w:rsidRPr="36C14CDC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3B07F069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3A9EBDF8" w14:textId="77777777" w:rsidR="00DD117A" w:rsidRPr="00DD117A" w:rsidRDefault="00DD117A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D117A">
              <w:rPr>
                <w:rFonts w:cs="Arial"/>
                <w:color w:val="000000" w:themeColor="text1"/>
                <w:sz w:val="18"/>
              </w:rPr>
              <w:t>Código de ED corrigido:</w:t>
            </w:r>
          </w:p>
          <w:p w14:paraId="3541E1D8" w14:textId="164F3EBE" w:rsidR="00CE079E" w:rsidRPr="004176AD" w:rsidRDefault="00814156" w:rsidP="00DD117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Data de aceitação: de 15 09 000 00 para ED 15 09 000</w:t>
            </w:r>
            <w:r w:rsidR="00DD117A">
              <w:rPr>
                <w:rFonts w:cs="Arial"/>
                <w:color w:val="000000" w:themeColor="text1"/>
                <w:sz w:val="18"/>
              </w:rPr>
              <w:t> </w:t>
            </w:r>
            <w:r w:rsidR="00DD117A" w:rsidRPr="00DD117A">
              <w:rPr>
                <w:rFonts w:cs="Arial"/>
                <w:color w:val="000000" w:themeColor="text1"/>
                <w:sz w:val="18"/>
              </w:rPr>
              <w:t>000.</w:t>
            </w:r>
          </w:p>
        </w:tc>
      </w:tr>
      <w:tr w:rsidR="00CE079E" w:rsidRPr="004176AD" w14:paraId="0C9B4901" w14:textId="77777777" w:rsidTr="008A54F0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6519226C" w:rsidR="00CE079E" w:rsidRPr="00261969" w:rsidRDefault="00BC106A" w:rsidP="006B5FB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261969">
              <w:rPr>
                <w:rFonts w:cs="Arial"/>
                <w:bCs/>
                <w:color w:val="000000" w:themeColor="text1"/>
                <w:sz w:val="18"/>
                <w:szCs w:val="16"/>
              </w:rPr>
              <w:lastRenderedPageBreak/>
              <w:t>1.2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31F96CA5" w:rsidR="00CE079E" w:rsidRPr="00261969" w:rsidRDefault="00261969" w:rsidP="006B5FB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61969">
              <w:rPr>
                <w:rFonts w:cs="Arial"/>
                <w:color w:val="000000" w:themeColor="text1"/>
                <w:sz w:val="18"/>
              </w:rPr>
              <w:t>01.12.2023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60049B6D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>TAGS XML alterada:</w:t>
            </w:r>
          </w:p>
          <w:p w14:paraId="2BCB84F5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 xml:space="preserve">- ED 13 14 000 000 (Outros intervenientes na cadeia logística): passou a </w:t>
            </w:r>
            <w:proofErr w:type="spellStart"/>
            <w:r w:rsidRPr="00DA718D">
              <w:rPr>
                <w:rFonts w:cs="Arial"/>
                <w:color w:val="000000" w:themeColor="text1"/>
                <w:sz w:val="18"/>
              </w:rPr>
              <w:t>AdditionalSupplyChainActor</w:t>
            </w:r>
            <w:proofErr w:type="spellEnd"/>
          </w:p>
          <w:p w14:paraId="39B8751C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4717F4C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412D756E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 xml:space="preserve"> - ED 99 03 000 000 - Referência da garantia, passou de O para C.</w:t>
            </w:r>
          </w:p>
          <w:p w14:paraId="07FEC951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 xml:space="preserve"> - ED 5/8 passou de O para C.</w:t>
            </w:r>
          </w:p>
          <w:p w14:paraId="547DDF6C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 xml:space="preserve"> - Descrição da medida de identificação, presente no ED 5/8: passou de O   </w:t>
            </w:r>
          </w:p>
          <w:p w14:paraId="7BF11882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 xml:space="preserve">    para F.</w:t>
            </w:r>
          </w:p>
          <w:p w14:paraId="6B46311B" w14:textId="77777777" w:rsid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 xml:space="preserve"> - Informação adicional, presente no ED 6/2: passou de O para F.</w:t>
            </w:r>
          </w:p>
          <w:p w14:paraId="1E9EEA79" w14:textId="19967A5F" w:rsidR="00F651D6" w:rsidRPr="00DA718D" w:rsidRDefault="00F651D6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F651D6">
              <w:rPr>
                <w:rFonts w:cs="Arial"/>
                <w:color w:val="000000" w:themeColor="text1"/>
                <w:sz w:val="18"/>
              </w:rPr>
              <w:t>- ED 8/5 Informação adicional, passou de C para F.</w:t>
            </w: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</w:p>
          <w:p w14:paraId="7ED6B8A3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0E7651B5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 xml:space="preserve"> - Alteração à estrutura da mensagem relativo à ordenação dos </w:t>
            </w:r>
            <w:proofErr w:type="spellStart"/>
            <w:r w:rsidRPr="00DA718D">
              <w:rPr>
                <w:rFonts w:cs="Arial"/>
                <w:color w:val="000000" w:themeColor="text1"/>
                <w:sz w:val="18"/>
              </w:rPr>
              <w:t>ED's</w:t>
            </w:r>
            <w:proofErr w:type="spellEnd"/>
            <w:r w:rsidRPr="00DA718D">
              <w:rPr>
                <w:rFonts w:cs="Arial"/>
                <w:color w:val="000000" w:themeColor="text1"/>
                <w:sz w:val="18"/>
              </w:rPr>
              <w:t xml:space="preserve"> 5/5, 5/7,    </w:t>
            </w:r>
          </w:p>
          <w:p w14:paraId="6C295668" w14:textId="77777777" w:rsidR="00DA718D" w:rsidRPr="00DA718D" w:rsidRDefault="00DA718D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18D">
              <w:rPr>
                <w:rFonts w:cs="Arial"/>
                <w:color w:val="000000" w:themeColor="text1"/>
                <w:sz w:val="18"/>
              </w:rPr>
              <w:t xml:space="preserve">   5/8 dos Pedidos e Decisões.</w:t>
            </w:r>
          </w:p>
          <w:p w14:paraId="5503C4A1" w14:textId="387FCA90" w:rsidR="00660458" w:rsidRPr="004176AD" w:rsidRDefault="00660458" w:rsidP="00DA718D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  <w:tr w:rsidR="008A54F0" w:rsidRPr="004176AD" w14:paraId="349331D6" w14:textId="77777777" w:rsidTr="000D2F0A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F62B5" w14:textId="032604B6" w:rsidR="008A54F0" w:rsidRPr="00042339" w:rsidRDefault="008A54F0" w:rsidP="006B5FB0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 w:rsidRPr="00042339">
              <w:rPr>
                <w:rFonts w:cs="Arial"/>
                <w:bCs/>
                <w:color w:val="000000" w:themeColor="text1"/>
                <w:sz w:val="18"/>
                <w:szCs w:val="16"/>
              </w:rPr>
              <w:t>1.3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6750" w14:textId="4083B54E" w:rsidR="008A54F0" w:rsidRPr="00042339" w:rsidRDefault="00042339" w:rsidP="006B5FB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42339">
              <w:rPr>
                <w:rFonts w:cs="Arial"/>
                <w:color w:val="000000" w:themeColor="text1"/>
                <w:sz w:val="18"/>
              </w:rPr>
              <w:t>01.09.2024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19CD7AE6" w14:textId="715B7E32" w:rsidR="008A54F0" w:rsidRDefault="003E77B3" w:rsidP="008A54F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8A54F0" w:rsidRPr="008A54F0">
              <w:rPr>
                <w:rFonts w:cs="Arial"/>
                <w:color w:val="000000" w:themeColor="text1"/>
                <w:sz w:val="18"/>
              </w:rPr>
              <w:t>Adicionado elemento de dados: 'Código do motivo de saída não autorizada'</w:t>
            </w:r>
            <w:r w:rsidR="008A54F0">
              <w:rPr>
                <w:rFonts w:cs="Arial"/>
                <w:color w:val="000000" w:themeColor="text1"/>
                <w:sz w:val="18"/>
              </w:rPr>
              <w:t>.</w:t>
            </w:r>
          </w:p>
          <w:p w14:paraId="446D4BEC" w14:textId="65FDCCF0" w:rsidR="008A54F0" w:rsidRDefault="003E77B3" w:rsidP="008A54F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8A54F0" w:rsidRPr="008A54F0">
              <w:rPr>
                <w:rFonts w:cs="Arial"/>
                <w:color w:val="000000" w:themeColor="text1"/>
                <w:sz w:val="18"/>
              </w:rPr>
              <w:t>Descrição do elemento 'Justificação da decisão' passa a ser 'Justificação da saída não autorizada'</w:t>
            </w:r>
          </w:p>
          <w:p w14:paraId="0E86D49A" w14:textId="77777777" w:rsidR="0050105F" w:rsidRDefault="0050105F" w:rsidP="0050105F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4241362D" w14:textId="23F1CE5F" w:rsidR="0050105F" w:rsidRPr="0050105F" w:rsidRDefault="0050105F" w:rsidP="0050105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0105F">
              <w:rPr>
                <w:rFonts w:cs="Arial"/>
                <w:color w:val="000000" w:themeColor="text1"/>
                <w:sz w:val="18"/>
              </w:rPr>
              <w:t xml:space="preserve">Alteração do TIPO: </w:t>
            </w:r>
          </w:p>
          <w:p w14:paraId="29C15607" w14:textId="77777777" w:rsidR="003E77B3" w:rsidRDefault="0050105F" w:rsidP="0050105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0105F">
              <w:rPr>
                <w:rFonts w:cs="Arial"/>
                <w:color w:val="000000" w:themeColor="text1"/>
                <w:sz w:val="18"/>
              </w:rPr>
              <w:t xml:space="preserve">- ED 12 02 008 000 - Código (Informação adicional), passou de </w:t>
            </w:r>
            <w:proofErr w:type="gramStart"/>
            <w:r w:rsidRPr="0050105F">
              <w:rPr>
                <w:rFonts w:cs="Arial"/>
                <w:color w:val="000000" w:themeColor="text1"/>
                <w:sz w:val="18"/>
              </w:rPr>
              <w:t>na..</w:t>
            </w:r>
            <w:proofErr w:type="gramEnd"/>
            <w:r w:rsidRPr="0050105F">
              <w:rPr>
                <w:rFonts w:cs="Arial"/>
                <w:color w:val="000000" w:themeColor="text1"/>
                <w:sz w:val="18"/>
              </w:rPr>
              <w:t>5 para an5.</w:t>
            </w:r>
          </w:p>
          <w:p w14:paraId="24734AB7" w14:textId="77777777" w:rsidR="007C434B" w:rsidRDefault="007C434B" w:rsidP="0050105F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2C4A2C53" w14:textId="38EBBDA7" w:rsidR="007C434B" w:rsidRPr="00DA718D" w:rsidRDefault="007C434B" w:rsidP="0050105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Elemento </w:t>
            </w:r>
            <w:r w:rsidR="00161F2F">
              <w:rPr>
                <w:rFonts w:cs="Arial"/>
                <w:color w:val="000000" w:themeColor="text1"/>
                <w:sz w:val="18"/>
              </w:rPr>
              <w:t>de dado ‘</w:t>
            </w:r>
            <w:r w:rsidR="00161F2F" w:rsidRPr="007C434B">
              <w:rPr>
                <w:color w:val="000000"/>
                <w:szCs w:val="24"/>
              </w:rPr>
              <w:t>Código da área de risco</w:t>
            </w:r>
            <w:r w:rsidR="00161F2F">
              <w:rPr>
                <w:color w:val="000000"/>
                <w:szCs w:val="24"/>
              </w:rPr>
              <w:t xml:space="preserve">’ foi </w:t>
            </w:r>
            <w:r>
              <w:rPr>
                <w:rFonts w:cs="Arial"/>
                <w:color w:val="000000" w:themeColor="text1"/>
                <w:sz w:val="18"/>
              </w:rPr>
              <w:t>eliminado da estrutura da mensagem</w:t>
            </w:r>
            <w:r w:rsidR="00161F2F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</w:p>
        </w:tc>
      </w:tr>
      <w:tr w:rsidR="000D2F0A" w:rsidRPr="004176AD" w14:paraId="6E8FB304" w14:textId="77777777" w:rsidTr="00066F7C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DF66A" w14:textId="3FE4813C" w:rsidR="000D2F0A" w:rsidRPr="00042339" w:rsidRDefault="000D2F0A" w:rsidP="006B5FB0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6"/>
              </w:rPr>
              <w:t>1.4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2FB54" w14:textId="493C6850" w:rsidR="000D2F0A" w:rsidRPr="00042339" w:rsidRDefault="009544F0" w:rsidP="006B5FB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22.07.2025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59DCC5A6" w14:textId="77777777" w:rsidR="000D2F0A" w:rsidRPr="000D2F0A" w:rsidRDefault="000D2F0A" w:rsidP="000D2F0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D2F0A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059768F8" w14:textId="1AF79999" w:rsidR="000D2F0A" w:rsidRPr="000D2F0A" w:rsidRDefault="000D2F0A" w:rsidP="000D2F0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D2F0A">
              <w:rPr>
                <w:rFonts w:cs="Arial"/>
                <w:color w:val="000000" w:themeColor="text1"/>
                <w:sz w:val="18"/>
              </w:rPr>
              <w:t>- E.D. 4/9 - Local ou locais de transformação ou de utilização, subelemento GNSS: a obrigatoriedade passou de O para C.</w:t>
            </w:r>
          </w:p>
          <w:p w14:paraId="56008F8B" w14:textId="3BF72FF9" w:rsidR="00DA3702" w:rsidRDefault="000D2F0A" w:rsidP="000D2F0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D2F0A">
              <w:rPr>
                <w:rFonts w:cs="Arial"/>
                <w:color w:val="000000" w:themeColor="text1"/>
                <w:sz w:val="18"/>
              </w:rPr>
              <w:t>- E.D. 4/5 - Primeiro local de utilização ou de transformação, subelemento GNSS: a obrigatoriedade passou de O para C.</w:t>
            </w:r>
          </w:p>
        </w:tc>
      </w:tr>
      <w:tr w:rsidR="00066F7C" w:rsidRPr="004176AD" w14:paraId="158E767B" w14:textId="77777777" w:rsidTr="36C14CDC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A1CBF" w14:textId="5FC2F961" w:rsidR="00066F7C" w:rsidRDefault="00066F7C" w:rsidP="00066F7C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 w:rsidRPr="009544F0">
              <w:rPr>
                <w:rFonts w:cs="Arial"/>
                <w:bCs/>
                <w:color w:val="000000" w:themeColor="text1"/>
                <w:szCs w:val="18"/>
              </w:rPr>
              <w:t>1.5</w:t>
            </w: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DACB9" w14:textId="55E5F765" w:rsidR="00066F7C" w:rsidRPr="00042339" w:rsidRDefault="00066F7C" w:rsidP="00066F7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9544F0">
              <w:rPr>
                <w:rFonts w:cs="Arial"/>
                <w:color w:val="000000" w:themeColor="text1"/>
                <w:sz w:val="18"/>
              </w:rPr>
              <w:t>25.06.2026</w:t>
            </w: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2E7E6D0" w14:textId="7250D2E0" w:rsidR="00066F7C" w:rsidRPr="000D2F0A" w:rsidRDefault="00066F7C" w:rsidP="00066F7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F633AD">
              <w:rPr>
                <w:rFonts w:cs="Arial"/>
                <w:color w:val="000000" w:themeColor="text1"/>
                <w:sz w:val="18"/>
              </w:rPr>
              <w:t>Adicionado elemento ' Qualificador DC Unidade de medida e qualificador' sob o grupo de dados 14 03 040 000 - Base tributável, 12 01 000 000 - Documentos precedentes, 12 03 000 000 - Documentos de suporte.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6B5FB0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573DD8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0F65EE85" w14:textId="423275A4" w:rsidR="009544F0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233197665" w:history="1">
            <w:r w:rsidR="009544F0" w:rsidRPr="00E20029">
              <w:rPr>
                <w:rStyle w:val="Hiperligao"/>
                <w:noProof/>
              </w:rPr>
              <w:t>1.</w:t>
            </w:r>
            <w:r w:rsidR="009544F0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9544F0" w:rsidRPr="00E20029">
              <w:rPr>
                <w:rStyle w:val="Hiperligao"/>
                <w:noProof/>
              </w:rPr>
              <w:t>CC451A - Saída não Autorizada – Mapeamento da Mensagem de Saída não Autorizada</w:t>
            </w:r>
            <w:r w:rsidR="009544F0">
              <w:rPr>
                <w:noProof/>
                <w:webHidden/>
              </w:rPr>
              <w:tab/>
            </w:r>
            <w:r w:rsidR="009544F0">
              <w:rPr>
                <w:noProof/>
                <w:webHidden/>
              </w:rPr>
              <w:fldChar w:fldCharType="begin"/>
            </w:r>
            <w:r w:rsidR="009544F0">
              <w:rPr>
                <w:noProof/>
                <w:webHidden/>
              </w:rPr>
              <w:instrText xml:space="preserve"> PAGEREF _Toc233197665 \h </w:instrText>
            </w:r>
            <w:r w:rsidR="009544F0">
              <w:rPr>
                <w:noProof/>
                <w:webHidden/>
              </w:rPr>
            </w:r>
            <w:r w:rsidR="009544F0">
              <w:rPr>
                <w:noProof/>
                <w:webHidden/>
              </w:rPr>
              <w:fldChar w:fldCharType="separate"/>
            </w:r>
            <w:r w:rsidR="009544F0">
              <w:rPr>
                <w:noProof/>
                <w:webHidden/>
              </w:rPr>
              <w:t>5</w:t>
            </w:r>
            <w:r w:rsidR="009544F0">
              <w:rPr>
                <w:noProof/>
                <w:webHidden/>
              </w:rPr>
              <w:fldChar w:fldCharType="end"/>
            </w:r>
          </w:hyperlink>
        </w:p>
        <w:p w14:paraId="547C2E58" w14:textId="0BBFA697" w:rsidR="009544F0" w:rsidRDefault="009544F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97666" w:history="1">
            <w:r w:rsidRPr="00E20029">
              <w:rPr>
                <w:rStyle w:val="Hiperligao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E20029">
              <w:rPr>
                <w:rStyle w:val="Hiperligao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_Toc233197666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582F1" w14:textId="3B0AD17E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3F3D41DC" w14:textId="77777777" w:rsidR="00D43975" w:rsidRPr="00107319" w:rsidRDefault="00D43975" w:rsidP="00D43975">
      <w:pPr>
        <w:rPr>
          <w:b/>
          <w:sz w:val="32"/>
          <w:szCs w:val="32"/>
          <w:u w:val="single"/>
        </w:rPr>
      </w:pPr>
      <w:r w:rsidRPr="008125B7">
        <w:rPr>
          <w:sz w:val="32"/>
          <w:szCs w:val="32"/>
          <w:u w:val="single"/>
        </w:rPr>
        <w:t xml:space="preserve">Índice de Tabelas </w:t>
      </w:r>
    </w:p>
    <w:p w14:paraId="169E8BF9" w14:textId="0AFDAFDB" w:rsidR="009544F0" w:rsidRDefault="00D43975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233197672" w:history="1">
        <w:r w:rsidR="009544F0" w:rsidRPr="00A020CB">
          <w:rPr>
            <w:rStyle w:val="Hiperligao"/>
            <w:noProof/>
          </w:rPr>
          <w:t>Tabela 1 - elementos de dados da mensagem cc451a</w:t>
        </w:r>
        <w:r w:rsidR="009544F0">
          <w:rPr>
            <w:noProof/>
            <w:webHidden/>
          </w:rPr>
          <w:tab/>
        </w:r>
        <w:r w:rsidR="009544F0">
          <w:rPr>
            <w:noProof/>
            <w:webHidden/>
          </w:rPr>
          <w:fldChar w:fldCharType="begin"/>
        </w:r>
        <w:r w:rsidR="009544F0">
          <w:rPr>
            <w:noProof/>
            <w:webHidden/>
          </w:rPr>
          <w:instrText xml:space="preserve"> PAGEREF _Toc233197672 \h </w:instrText>
        </w:r>
        <w:r w:rsidR="009544F0">
          <w:rPr>
            <w:noProof/>
            <w:webHidden/>
          </w:rPr>
        </w:r>
        <w:r w:rsidR="009544F0">
          <w:rPr>
            <w:noProof/>
            <w:webHidden/>
          </w:rPr>
          <w:fldChar w:fldCharType="separate"/>
        </w:r>
        <w:r w:rsidR="009544F0">
          <w:rPr>
            <w:noProof/>
            <w:webHidden/>
          </w:rPr>
          <w:t>29</w:t>
        </w:r>
        <w:r w:rsidR="009544F0">
          <w:rPr>
            <w:noProof/>
            <w:webHidden/>
          </w:rPr>
          <w:fldChar w:fldCharType="end"/>
        </w:r>
      </w:hyperlink>
    </w:p>
    <w:p w14:paraId="1B306BD4" w14:textId="5B6C7FEF" w:rsidR="00701B37" w:rsidRPr="00701B37" w:rsidRDefault="00D43975" w:rsidP="00D43975">
      <w:pPr>
        <w:rPr>
          <w:lang w:val="en-US"/>
        </w:rPr>
      </w:pPr>
      <w:r>
        <w:rPr>
          <w:b/>
          <w:bCs/>
          <w:smallCaps/>
          <w:noProof/>
          <w:lang w:val="en-US"/>
        </w:rPr>
        <w:fldChar w:fldCharType="end"/>
      </w:r>
    </w:p>
    <w:p w14:paraId="2BEFED48" w14:textId="77777777" w:rsidR="00701B37" w:rsidRDefault="00701B37" w:rsidP="00701B37">
      <w:pPr>
        <w:rPr>
          <w:lang w:val="en-US"/>
        </w:rPr>
      </w:pPr>
    </w:p>
    <w:p w14:paraId="261322E4" w14:textId="77777777" w:rsidR="00701B37" w:rsidRDefault="00701B37" w:rsidP="00701B37">
      <w:pPr>
        <w:jc w:val="right"/>
        <w:rPr>
          <w:lang w:val="en-US"/>
        </w:rPr>
      </w:pPr>
    </w:p>
    <w:p w14:paraId="371886A8" w14:textId="77777777" w:rsidR="00701B37" w:rsidRDefault="00701B37" w:rsidP="00701B37">
      <w:pPr>
        <w:rPr>
          <w:lang w:val="en-US"/>
        </w:rPr>
      </w:pPr>
    </w:p>
    <w:p w14:paraId="0288C831" w14:textId="79EA930E" w:rsidR="00701B37" w:rsidRPr="00701B37" w:rsidRDefault="00701B37" w:rsidP="00701B37">
      <w:pPr>
        <w:rPr>
          <w:lang w:val="en-US"/>
        </w:rPr>
        <w:sectPr w:rsidR="00701B37" w:rsidRPr="00701B37" w:rsidSect="00573DD8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31A12C91" w14:textId="77777777" w:rsidR="001D1102" w:rsidRDefault="001D1102" w:rsidP="001D1102">
      <w:pPr>
        <w:pStyle w:val="Ttulo1"/>
        <w:numPr>
          <w:ilvl w:val="0"/>
          <w:numId w:val="34"/>
        </w:numPr>
        <w:tabs>
          <w:tab w:val="clear" w:pos="720"/>
          <w:tab w:val="num" w:pos="360"/>
        </w:tabs>
        <w:ind w:left="432" w:hanging="432"/>
      </w:pPr>
      <w:bookmarkStart w:id="0" w:name="_Toc87352143"/>
      <w:bookmarkStart w:id="1" w:name="_Toc97545271"/>
      <w:bookmarkStart w:id="2" w:name="_Toc106900228"/>
      <w:bookmarkStart w:id="3" w:name="_Toc107243865"/>
      <w:bookmarkStart w:id="4" w:name="_Toc233197665"/>
      <w:r>
        <w:lastRenderedPageBreak/>
        <w:t>CC451A - Saída não Autorizada</w:t>
      </w:r>
      <w:bookmarkStart w:id="5" w:name="_Hlt55896838"/>
      <w:bookmarkEnd w:id="5"/>
      <w:r>
        <w:t xml:space="preserve"> – Mapeamento da Mensagem </w:t>
      </w:r>
      <w:bookmarkEnd w:id="0"/>
      <w:r>
        <w:t>de Saída não Autorizada</w:t>
      </w:r>
      <w:bookmarkEnd w:id="1"/>
      <w:bookmarkEnd w:id="2"/>
      <w:bookmarkEnd w:id="3"/>
      <w:bookmarkEnd w:id="4"/>
      <w:r>
        <w:t xml:space="preserve"> </w:t>
      </w:r>
    </w:p>
    <w:p w14:paraId="50B44BD0" w14:textId="77777777" w:rsidR="00497C18" w:rsidRDefault="00497C18" w:rsidP="00497C18"/>
    <w:p w14:paraId="4B1DBF5B" w14:textId="48D61AF9" w:rsidR="00DE46D4" w:rsidRDefault="00B00F90" w:rsidP="004F7761">
      <w:r>
        <w:t xml:space="preserve">Mensagem de notificação do Operador da saída não autorizada das mercadorias com a identificação da(s) </w:t>
      </w:r>
      <w:r w:rsidR="00DA718D">
        <w:t>inconformidade</w:t>
      </w:r>
      <w:r>
        <w:t xml:space="preserve">(s) </w:t>
      </w:r>
      <w:r w:rsidR="00DA718D">
        <w:t>detetada</w:t>
      </w:r>
      <w:r>
        <w:t>(s):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0"/>
        <w:gridCol w:w="3374"/>
        <w:gridCol w:w="563"/>
        <w:gridCol w:w="808"/>
        <w:gridCol w:w="4675"/>
        <w:gridCol w:w="1947"/>
        <w:gridCol w:w="324"/>
      </w:tblGrid>
      <w:tr w:rsidR="00CD7511" w:rsidRPr="008649F1" w14:paraId="2324797F" w14:textId="77777777" w:rsidTr="000F0ECA">
        <w:trPr>
          <w:trHeight w:val="709"/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786A8DE" w14:textId="77777777" w:rsidR="00CD7511" w:rsidRPr="008649F1" w:rsidRDefault="00CD7511" w:rsidP="006B5FB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8649F1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4093579" w14:textId="77777777" w:rsidR="00CD7511" w:rsidRPr="008649F1" w:rsidRDefault="00CD7511" w:rsidP="006B5FB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8649F1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0554137" w14:textId="77777777" w:rsidR="00CD7511" w:rsidRPr="008649F1" w:rsidRDefault="00CD7511" w:rsidP="006B5FB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8649F1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1B3C826" w14:textId="77777777" w:rsidR="00CD7511" w:rsidRPr="008649F1" w:rsidRDefault="00CD7511" w:rsidP="006B5FB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8649F1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9124C99" w14:textId="77777777" w:rsidR="00CD7511" w:rsidRPr="008649F1" w:rsidRDefault="00CD7511" w:rsidP="006B5FB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8649F1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E11478C" w14:textId="77777777" w:rsidR="00CD7511" w:rsidRPr="008649F1" w:rsidRDefault="00CD7511" w:rsidP="006B5FB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8649F1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27F2A804" w14:textId="77777777" w:rsidR="00CD7511" w:rsidRPr="008649F1" w:rsidRDefault="00CD7511" w:rsidP="006B5FB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8649F1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CD7511" w14:paraId="55EDDF3A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55C106" w14:textId="77777777" w:rsidR="00CD7511" w:rsidRDefault="00CD7511" w:rsidP="006B5FB0">
            <w:pPr>
              <w:rPr>
                <w:b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ACC62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CC451A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DFB73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83F31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0E7A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&lt;CC451A&gt;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94FF04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7F926" w14:textId="77777777" w:rsidR="00CD7511" w:rsidRDefault="00CD7511" w:rsidP="006B5FB0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CD7511" w14:paraId="0F155A91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99854B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9B6431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F6C6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CE01D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29298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C4357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204C21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66950E8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3894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5FA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6ED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767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81D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909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8E6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D981EB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870A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92B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D7D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FB7E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E6F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810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668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E7D6F6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CADF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85C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23E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164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A47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431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4375404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4033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C6A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FF9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144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FDB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8DE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CB4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4AB52F1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9819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A25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CFD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8A2E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D21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8BD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1FC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4301ECB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687D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42C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7F9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00B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764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36B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076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224411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2F595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F42B73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397D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514B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92CEB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CE4E6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627DE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1BB1CAA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2091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354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3C5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5F6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843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B42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205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0C41B35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433B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DF8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7D7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B55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6B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0F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429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4B5CC3D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B63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33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7C9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828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339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A5C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DA0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5EEA1DF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CB2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11 02 000 000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772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E0C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AC7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B14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5B9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7A4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6E768E0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DE27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724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da decisão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090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502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5AA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decisionDate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AAB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F33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201FFB0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5E7C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A0E0" w14:textId="0E11A66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Justificação </w:t>
            </w:r>
            <w:r w:rsidR="00B66AEE" w:rsidRPr="00B66AEE">
              <w:rPr>
                <w:b/>
                <w:bCs/>
                <w:color w:val="000000"/>
                <w:szCs w:val="24"/>
              </w:rPr>
              <w:t>da saída não autorizada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857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389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9C79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decisionReason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CC1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504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9459A" w14:paraId="15CEBEF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1124" w14:textId="77777777" w:rsidR="00D9459A" w:rsidRDefault="00D9459A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6A58" w14:textId="75736038" w:rsidR="00D9459A" w:rsidRPr="00DE3445" w:rsidRDefault="00D9459A" w:rsidP="006B5FB0">
            <w:pPr>
              <w:rPr>
                <w:b/>
                <w:bCs/>
                <w:color w:val="000000"/>
                <w:szCs w:val="24"/>
              </w:rPr>
            </w:pPr>
            <w:r w:rsidRPr="00DE3445">
              <w:rPr>
                <w:b/>
                <w:bCs/>
                <w:color w:val="000000"/>
                <w:szCs w:val="24"/>
              </w:rPr>
              <w:t>Código do motivo de saída não autorizada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8AC1" w14:textId="4DB77E5B" w:rsidR="00D9459A" w:rsidRPr="00DE3445" w:rsidRDefault="00D9459A" w:rsidP="006B5FB0">
            <w:pPr>
              <w:jc w:val="center"/>
              <w:rPr>
                <w:color w:val="000000"/>
                <w:sz w:val="18"/>
                <w:szCs w:val="24"/>
              </w:rPr>
            </w:pPr>
            <w:r w:rsidRPr="00DE3445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17AF" w14:textId="3CB65C2E" w:rsidR="00D9459A" w:rsidRPr="00DE3445" w:rsidRDefault="00D9459A" w:rsidP="006B5FB0">
            <w:pPr>
              <w:jc w:val="center"/>
              <w:rPr>
                <w:color w:val="000000"/>
                <w:szCs w:val="24"/>
              </w:rPr>
            </w:pPr>
            <w:r w:rsidRPr="00DE3445"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5AEE" w14:textId="6C4169CB" w:rsidR="00D9459A" w:rsidRPr="00DE3445" w:rsidRDefault="00D9459A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DE3445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E3445">
              <w:rPr>
                <w:b/>
                <w:bCs/>
                <w:snapToGrid w:val="0"/>
                <w:szCs w:val="24"/>
              </w:rPr>
              <w:t>decisionReasonCode</w:t>
            </w:r>
            <w:proofErr w:type="spellEnd"/>
            <w:r w:rsidRPr="00DE3445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4BCD" w14:textId="77777777" w:rsidR="00D9459A" w:rsidRPr="00DE3445" w:rsidRDefault="00D9459A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486" w14:textId="32A09752" w:rsidR="00D9459A" w:rsidRPr="00DE3445" w:rsidRDefault="00D9459A" w:rsidP="006B5FB0">
            <w:pPr>
              <w:rPr>
                <w:color w:val="000000"/>
                <w:szCs w:val="24"/>
              </w:rPr>
            </w:pPr>
            <w:r w:rsidRPr="00DE3445">
              <w:rPr>
                <w:color w:val="000000"/>
                <w:szCs w:val="24"/>
              </w:rPr>
              <w:t>3</w:t>
            </w:r>
          </w:p>
        </w:tc>
      </w:tr>
      <w:tr w:rsidR="00CD7511" w14:paraId="1A5E600E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CEE9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ADF0A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9B72F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95B8E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E373F2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3F8D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DEF32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35E0DDD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BB8C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C81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141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C2F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621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BB9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013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5333A9D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528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D61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4B2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FB9E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B2F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9985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789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5220047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9D4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F79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5D6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486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822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ABA4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A97D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279F54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295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8A4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BA6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C72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2D9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6D7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9BF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3726552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C34E2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A1232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8F4C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4919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18F36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CustomsOfficePresentation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001084" w14:textId="77777777" w:rsidR="00CD7511" w:rsidRPr="008649F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866234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3AD6A3C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BB2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A22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B97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A5CE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A3A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2DD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677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6D36CE57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5226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162DA5" w14:textId="77777777" w:rsidR="00CD7511" w:rsidRPr="008649F1" w:rsidRDefault="00CD7511" w:rsidP="006B5FB0">
            <w:r w:rsidRPr="008649F1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21DC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9D71D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248246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A66A01" w14:textId="77777777" w:rsidR="00CD7511" w:rsidRPr="008649F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3D9982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40AE5F7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CFB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ECC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831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5D5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EDD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1869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317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41CC6463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923B6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FD4445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Importador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0D5E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8B83D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4CD4E5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04BA7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B3262D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57164DB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143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4B3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35A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DB0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89C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DF18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931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5A4ED8B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45F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26C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C17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E6F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B7E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F42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459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733B978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CF86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13 04 018 000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31DD3C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01168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9D05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AAC9E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CEB68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6FF5F5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3AB1C66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5350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F75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63F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0BD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175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60B0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11F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4C0E2E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B0A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5F24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C09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686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DB5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1089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46B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399B23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6F0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F33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AF5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CB2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ACB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2454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6C4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17ADB6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E06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584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EC9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4C2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5D7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99C2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7BE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C090BAF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01A5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13 05 000 000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3F7B95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74F1B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A23F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F1B74E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2149C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AD8662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3C0F2D5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074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FCF4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DE8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37A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BA6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0B41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ABA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64AC984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20D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28E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EF2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3D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C27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3D74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460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1275CAE5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5A501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BFE8C3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14939" w14:textId="77777777" w:rsidR="00CD7511" w:rsidRDefault="00CD7511" w:rsidP="006B5FB0">
            <w:pPr>
              <w:jc w:val="center"/>
              <w:rPr>
                <w:color w:val="0000FF"/>
              </w:rPr>
            </w:pPr>
            <w:r w:rsidRPr="18744A9A">
              <w:rPr>
                <w:snapToGrid w:val="0"/>
                <w:color w:val="0000FF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72D50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62D4F8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0F1C2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9753C7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047CE64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5F40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EC9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74F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D0D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A3D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9573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198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49ECB8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0FA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A7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3AC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6BD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BE1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A37F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ED8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403DB7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D29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52E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56C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16B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3F1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9884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D48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6BF54B8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77E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266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E69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5E7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B24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6770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2F3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44C95E3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5EF9A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13 05 074 000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9CF28F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121ED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35A4C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F2037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3A11E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C8CC26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550FAD1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F54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13 05 074 016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F65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29C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2CF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63F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92C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C22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2BF1111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DB9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13 05 074 075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460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750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931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7AA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3EA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220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22E87A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F2E0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13 05 074 076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72D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5D92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72D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9DC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505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78F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DAC3A85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5F48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13 20 000 000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35629" w14:textId="77777777" w:rsidR="00CD7511" w:rsidRPr="008649F1" w:rsidRDefault="00CD7511" w:rsidP="006B5FB0">
            <w:r w:rsidRPr="008649F1">
              <w:rPr>
                <w:b/>
                <w:bCs/>
                <w:snapToGrid w:val="0"/>
                <w:color w:val="0000FF"/>
              </w:rPr>
              <w:t>Pessoa que presta uma garantia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D185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3AC8D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7019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PersonProvidingAGuarantee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608BA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9AADA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07DA20D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EB8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13 20 017 000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E43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54E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6D6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AEF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EE56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F9F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1D2DDB6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2AF8AD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13 21 000 000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2E881" w14:textId="77777777" w:rsidR="00CD7511" w:rsidRPr="008649F1" w:rsidRDefault="00CD7511" w:rsidP="006B5FB0">
            <w:r w:rsidRPr="008649F1">
              <w:rPr>
                <w:b/>
                <w:bCs/>
                <w:snapToGrid w:val="0"/>
                <w:color w:val="0000FF"/>
              </w:rPr>
              <w:t>Pessoa responsável pelo pagamento dos direitos aduaneiros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E66A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E584B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21F99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PersonPayingCustomsDuty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2321B9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D19AD5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55216F1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12B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13 21 017 000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48C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B56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7A0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16B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799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6D6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A4806EF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B0E82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61B18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A512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7C1B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2FA26A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766592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35A31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38E7353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BF7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EEE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313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C28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BF4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323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D73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1E34014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49B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13 06 030 000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55D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CB5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8A1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8B4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93A9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79B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97DFF92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20CEB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13 06 074 000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618FF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9A70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ABBA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6E8B6E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E7BBA0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5B99A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47722F7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477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13 06 074 016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E48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7E7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75A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DE1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ACB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91B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20DB2A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B19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13 06 074 075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64B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BA4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D37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536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46DE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86F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2CD46D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881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13 06 074 076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730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2172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F1F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C17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789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704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E17D707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224613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E6F655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Garantia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50AE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FE24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99D8DA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20E91A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9B7658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60A4731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DED8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B9E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4D3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650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08A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98B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2D8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7275A89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59A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99 02 000 000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48B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garantia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2692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739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962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A99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B66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4F8AA4F2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D1AFE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99 03 000 000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550A80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Referência da garantia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80C072" w14:textId="54101E2F" w:rsidR="00CD7511" w:rsidRDefault="00020D17" w:rsidP="006B5FB0">
            <w:pPr>
              <w:jc w:val="center"/>
            </w:pPr>
            <w:r w:rsidRPr="00020D17">
              <w:rPr>
                <w:snapToGrid w:val="0"/>
                <w:color w:val="0000FF"/>
              </w:rPr>
              <w:t>C</w:t>
            </w:r>
            <w:r w:rsidR="00CD7511" w:rsidRPr="00020D17">
              <w:rPr>
                <w:snapToGrid w:val="0"/>
                <w:color w:val="0000FF"/>
              </w:rP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3972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98BEE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69F31E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A08E94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59EA31C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C84F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43D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1B8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C98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0E1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BF4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C31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9CBDE4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6787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5D6A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8E4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899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2DB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A679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184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952CA0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B05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99 03 069 000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F68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NRG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8B6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359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40F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&lt;GRN&gt;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012B" w14:textId="77777777" w:rsidR="00CD7511" w:rsidRDefault="00CD7511" w:rsidP="006B5FB0">
            <w:pPr>
              <w:rPr>
                <w:snapToGrid w:val="0"/>
                <w:szCs w:val="22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CCB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F1BE56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027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C21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acesso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8FA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9BF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F3B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accessCode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16F6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C6E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43527E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92A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99 03 012 000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1D7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1D0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50F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EF0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8F59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1EF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87D86F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7C8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C01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a cobrir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9CF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31F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F0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amountToBeCovered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901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923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BD5C962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EB24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99 03 072 000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A28C2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Estância aduaneira de garantia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FA619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E796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0544C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D767D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78993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16C3DE7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8D8B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D84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D9E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897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D76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2DB5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67C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D1815BB" w14:textId="77777777" w:rsidTr="000F0ECA">
        <w:trPr>
          <w:trHeight w:val="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396D04" w14:textId="77777777" w:rsidR="00CD7511" w:rsidRDefault="00CD7511" w:rsidP="006B5FB0">
            <w:pPr>
              <w:jc w:val="center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 w:val="10"/>
                <w:szCs w:val="10"/>
              </w:rPr>
              <w:t> </w:t>
            </w:r>
          </w:p>
        </w:tc>
      </w:tr>
      <w:tr w:rsidR="00CD7511" w14:paraId="037A4F3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9AB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99 03 073 000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90E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Outra referência da garantia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D46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3F8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03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otherGuaranteeReference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D94E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73E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120C556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3D13EC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3207A5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Moeda de câmbio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5C26A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82C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FBCE6C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CurrencyExchange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2AFACC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E43DBA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237676E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59F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14 17 000 000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58B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 monetária interna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20F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FA4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448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internalCurrencyUnit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893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10D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0390B7D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5CF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14 09 000 000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28A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câmbio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06A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B3E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n..12,5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1F6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exchangeRate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94E0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22ED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7F4E3EF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A63FD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0ABE6B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Diferimento de pagamento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38031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DB325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71B29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9A86B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CEF75F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42FEA8D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1B5E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D34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BE8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62E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857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034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64D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A23300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F95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12 10 000 000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9CB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Diferimento de pagamento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430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005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19D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403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980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0F50D05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A2A8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FB9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CE83" w14:textId="77777777" w:rsidR="00CD7511" w:rsidRDefault="00CD7511" w:rsidP="006B5FB0">
            <w:pPr>
              <w:jc w:val="center"/>
              <w:rPr>
                <w:color w:val="000000"/>
                <w:sz w:val="18"/>
                <w:szCs w:val="18"/>
              </w:rPr>
            </w:pPr>
            <w:r w:rsidRPr="18744A9A"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6A0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903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5E88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44F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0CB33006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479A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14 13 000 000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B1D43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Taxas postais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2E4BE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308CD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15948A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PostalCharges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F0338B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F64B4B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7AC476F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1D5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41B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F30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113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0AE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01E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E24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50E2F1C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ABE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DCE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E91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4ED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FB2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E27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9F0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B1F1BC3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61A959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AA7734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Remessa de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BBE6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B3B42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3345A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CC4806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F3D42B" w14:textId="77777777" w:rsidR="00CD7511" w:rsidRDefault="00CD7511" w:rsidP="006B5FB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CD7511" w14:paraId="476CCD1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CCC6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A5F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CD0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2B6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D7C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C031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073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386AA07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5B0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14 05 000 000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B81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 de faturação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2C0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364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50A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invoiceCurrency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E5D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4F4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510D2E0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185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F8BA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total faturado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F51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BD56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412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E50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484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2E6C404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57E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099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926E99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42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1C0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9D99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DAF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DEA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4AC4CB7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DA7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15 09 000 000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49A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E69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990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670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8501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752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CD7511" w14:paraId="2939DFA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F3E3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2D2F2" w14:textId="77777777" w:rsidR="00CD7511" w:rsidRPr="008649F1" w:rsidRDefault="00CD7511" w:rsidP="006B5FB0">
            <w:r w:rsidRPr="008649F1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3574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D7C53C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6809D" w14:textId="454801A8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</w:t>
            </w:r>
            <w:r w:rsidR="00C95E4E">
              <w:rPr>
                <w:b/>
                <w:bCs/>
                <w:snapToGrid w:val="0"/>
                <w:color w:val="0000FF"/>
              </w:rPr>
              <w:t>p</w:t>
            </w:r>
            <w:r>
              <w:rPr>
                <w:b/>
                <w:bCs/>
                <w:snapToGrid w:val="0"/>
                <w:color w:val="0000FF"/>
              </w:rPr>
              <w:t>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70DD80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EE68DD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3FA3EB5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86DA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29F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E19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372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5A3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CC79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108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E96534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B8A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AEE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357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72F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4C4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6F8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131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6A6F363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1F8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9234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CC6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5A7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794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379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686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8155B45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8028FC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13 09 000 000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B12431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C61AB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B605C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AC4B4B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1339E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62E27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1C44440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3C6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5F0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912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019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48C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363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7EA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2E317B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84D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BE9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61B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310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808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E62E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477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7E51D46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0A00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D79492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B53B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7799E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80783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250933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DED6D9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0E242A1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C31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5B0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ACA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85F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516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E67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5B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3B3DF6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E1F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954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8DE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554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120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82C5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97A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9CD1DD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440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461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CADD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2B3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E04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007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DF4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4FC336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494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D48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020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D55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432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9744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E7B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515ED89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D64E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254524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DA51A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7AD91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64EF3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6F77BA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50DDEE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4633968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E14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CC8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888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8EC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96C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EBC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97A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0A1032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F59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867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F49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417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4E6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624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C80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4BC2860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3479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D28F7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9863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1FAB5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FC6ED6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34DFDC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7CC5C6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786DFB1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D6D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12E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150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261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BA5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473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FE0D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07DBA6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387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F83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E8D2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7DA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66C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BF55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F93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4C7BEC3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911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AAC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525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700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AA2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B70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C88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38AABFF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F04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19BA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B0D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F6E6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BF8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8BB5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826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5E81953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2A3E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A66121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E9202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82767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7A353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1176CC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077388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3F87AFA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54B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39A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FD4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9AC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CC8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9FF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D9F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6DA8403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41C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69C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908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068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4CD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D27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896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9B6341B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B3EF4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EFF960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3E854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BF7D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FE778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FC3CF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78E2D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6A89DB0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CEE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13 01 018 019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EDE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628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CA0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9D3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96E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F80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1E37DA2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2A6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C9D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68A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007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FD1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7094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E43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5396EDB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014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260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C23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F39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081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7BA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788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6C28656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9BE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EFB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2B6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176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0C4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CFE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649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757DA6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C7AA3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14 01 000 000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D8D811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Condições de entrega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5DBD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2FB4E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3AD32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DeliveryTerms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49BCD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99C642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33338E3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323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14 01 035 000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E8D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INCOTERM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26B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430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E8D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incotermCode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826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7EC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492376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89B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5B1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B6F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7A5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60C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571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C7A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FD2525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3D8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14 01 020 000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6F1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AA0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B9F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0AE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503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950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2A8EC5B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8AF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557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3B4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0CB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2B8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E27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ECA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B80BDB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CBAD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846A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A4D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6BE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049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F63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676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6D83224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FA54DB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962912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248A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9A1E3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85766D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CFCA7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157054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2EE41C4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D15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E47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1AA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3596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88D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A52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79F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EED18B5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1D575D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AD4B87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372B2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7E2B8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7A77C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1460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A7FEF6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3C74847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9C9D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0A1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63D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BAC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E47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D0E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B4D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C55466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3D7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10A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60A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2CD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91E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CAD9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935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18F674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9011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D44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D4F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65C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C55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1F22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247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FDB61D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B3FB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12 11 000 000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48B07E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Entreposto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A7972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EBB0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394811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Warehouse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8E9641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732F9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723561A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01E0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12 11 002 000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B6C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F5C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FA8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1D6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DFA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CEB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C4FA35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2FD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12 11 015 000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F03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84A2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05D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759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927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EE5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32F8CF7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3AA2A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7F2DF9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13779C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E0607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1389A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54C7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2D62F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0A1EE31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8292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06A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85C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6EE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087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521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1C6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75C76C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390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BB6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5F2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EA8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200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5DF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D4F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355304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8E3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FED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772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34A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3BD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6CC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585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CD423C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9553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502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523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FF7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99F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ABF8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F9A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EF8316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6C83C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08028B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56708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6CED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D90C7C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09B63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5CA21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0F6DBB4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E97B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E71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CA7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667E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B4C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41A9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C48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C3B69B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324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3F5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9DA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61A9" w14:textId="465784EC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7C5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F24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3B6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702EA0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152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754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106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9FE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1C3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E4B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2B4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B87A9F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420A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686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168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D35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CD8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DB6E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031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BDA5AA4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90868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85D769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A5C65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6C05D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E7193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57DA50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EF498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235E0D8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FCF4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D90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F12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536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045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661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C2A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7E7350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E3B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C93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CFE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80F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AE4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0A35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505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AE022D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16B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CF3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F99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382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F44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25E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EE2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412217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4F53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E60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D58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23C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BE8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9D4E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7A9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25F479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A83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40B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743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28C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73B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1A2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5E5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4DDEE2E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20E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08B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32E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4FBE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F4D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3E5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6B3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2AAFF4F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0A5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5AD7" w14:textId="77777777" w:rsidR="00CD7511" w:rsidRPr="008649F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C7D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65D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923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69F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446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E131760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548D0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235D5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C7F76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6A3D9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CAE07E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13128C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B575B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2A0FF0A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8521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393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31D2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37B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DC3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06E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61C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EE3793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BBD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12 04 001 000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152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78E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9DDE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1BB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6C6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E62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2BE0E09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C1D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476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9B3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F0B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23C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6E1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8E2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C6D171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78DE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BF54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DBE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CD1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B5B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9561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B14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CEB20B6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C306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92E0B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E81AF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E32D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D15126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22FFFC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C356F1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1DEC486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B2B2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229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EE9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EF8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B07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344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65B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A43C03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0A8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D3F4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1B9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7BE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ECB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F66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A3E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164C68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21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C21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B97D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B9E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271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6CF5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E2A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B4513F4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038A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2A26D2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0436C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C746C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F1F64A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8233BF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080F6F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53F75C9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506E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6F2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8AF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882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89F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0F3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6B1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274ABA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399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F714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993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18A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E5A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85E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4AD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6CA68E9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796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9764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BBA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FE2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4F5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25E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E75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5C17EA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B9AB45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C63B1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Remessa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B926D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12C52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22C0A9" w14:textId="77777777" w:rsidR="00CD7511" w:rsidRDefault="00CD7511" w:rsidP="006B5FB0">
            <w:pPr>
              <w:jc w:val="center"/>
            </w:pPr>
            <w:r w:rsidRPr="244DB804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244DB804">
              <w:rPr>
                <w:b/>
                <w:bCs/>
                <w:snapToGrid w:val="0"/>
                <w:color w:val="0000FF"/>
              </w:rPr>
              <w:t>Consignment</w:t>
            </w:r>
            <w:proofErr w:type="spellEnd"/>
            <w:r w:rsidRPr="244DB804"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5FC8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F54E15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7930F24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A73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9FE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403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CCB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1B3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D032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BF0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311EB86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3E9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BA5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de contentor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7DD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7FB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A589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3264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F3F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62E8271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017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C365" w14:textId="77777777" w:rsidR="00CD7511" w:rsidRPr="008649F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Modo de transporte na fronteira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9DA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2E0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ED9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modeOfTransportAtTheBorder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084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760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B4F524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24B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DF5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Modo de transporte interior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081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F4E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FAE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inlandModeOfTransport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F20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609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2E2D53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3ED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D90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BA1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927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FEA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211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6A8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5547570F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99C1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859EF4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Equipamento de transporte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2FE1DC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8B25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F0316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TransportEquipment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86151E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E50D99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159D07E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C84C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CA0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2DC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373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E4A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FD8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2CC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6502639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8CB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19 07 063 000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49D7" w14:textId="77777777" w:rsidR="00CD7511" w:rsidRPr="008649F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Número de identificação do contentor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776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6A0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96E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58F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B9E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0BC5D23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32498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FB06A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Referência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6F9A2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9236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11052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EC0011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B63B2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7AF604C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C767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A36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1F9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1C7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63B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275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509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7BE9260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E77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B21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1A3C80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069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318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5A4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96D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133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150142B3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63EC5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DFEA6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CEFF9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313E0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515B1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LocationOfGoods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BDF30E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22C11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6558ABB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7B2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16 15 045 000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8FB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50F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7A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AD9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D42A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417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B13D46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B4F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62F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560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4DB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4DE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B78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717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0ABAEF4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E01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8B3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04BD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AA3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CF7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B71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623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D12BB9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ACE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631A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AAF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D3B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1BB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authorisationNumber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846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76A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5B2025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37F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F94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2C1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BF5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EA3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D44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6F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53A25DD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1D04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FFE7E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832BA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E4D2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2C6C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1AD6A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86C0E2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5FEC295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D73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B42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D4B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6D0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07A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590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51E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2E1D34E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FB07E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B418D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E71C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1FA89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92DB9C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FF98BB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32C74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7EE7FDD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8F2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DA6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933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817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55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693E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3BCD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50725BA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F1A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9DB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58D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DE3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A61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75B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86F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4EB17FD0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2AA9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696E2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Operador económico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7088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2F3E9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812A5C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EconomicOperator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2B66E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5D7DD7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5566E93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3F2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A1C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0F8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BB4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7BF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73F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B93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75904B2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EB1D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C92F11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F6E3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D472C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2F4C1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49B7B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BD91D5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21BEED2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036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11E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DCED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310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F8C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769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29F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589B035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E34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0D6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0BA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BF7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C10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006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9D7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2C45976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142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ACB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3AE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A56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335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2D74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925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1F62269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5AC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456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7AB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0FA6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3F5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36B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D35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3E65C8B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F7B9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E46E86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0E66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370C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981A3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PostcodeAddress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F4F23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8BD48B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75A1F32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D86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7D7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67B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CB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EA4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B08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210D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53D2A3F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C35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701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3F9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C15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5B69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8A1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37A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1E3AC02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E73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9B2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DD0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B98E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25C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D93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6E6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1EB304FB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E9BA3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19 06 000 000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9965A2" w14:textId="77777777" w:rsidR="00CD7511" w:rsidRPr="008649F1" w:rsidRDefault="00CD7511" w:rsidP="006B5FB0">
            <w:r w:rsidRPr="008649F1">
              <w:rPr>
                <w:b/>
                <w:bCs/>
                <w:snapToGrid w:val="0"/>
                <w:color w:val="0000FF"/>
              </w:rPr>
              <w:t>Meio de transporte à chegada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CE4A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3C844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A842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ArrivalTransportMeans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DDF81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944F4C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4FDDF95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DA0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19 06 061 000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943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9D6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64B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9FD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9DC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78C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0946C3C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DF1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56B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75E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023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2BE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154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8AD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3D8CD845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D17E2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19 08 000 000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2C98F" w14:textId="77777777" w:rsidR="00CD7511" w:rsidRPr="008649F1" w:rsidRDefault="00CD7511" w:rsidP="006B5FB0">
            <w:r w:rsidRPr="008649F1">
              <w:rPr>
                <w:b/>
                <w:bCs/>
                <w:snapToGrid w:val="0"/>
                <w:color w:val="0000FF"/>
              </w:rPr>
              <w:t>Meio de transporte ativo na fronteira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B4FC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0ADE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EB851B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ActiveBorderTransportMeans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5E13A9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24EC5F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6F5532D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AE2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19 08 062 000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D4E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Nacionalidade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676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B65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6FE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FF5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71A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6DCAE653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B4E4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469EE2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4A1A9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A1E0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F5F04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3D002F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CDBD9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546F656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FDD5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9BA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8C1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19F6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B069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6EE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8E0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46AE176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3B1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F7C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901D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AE4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E2D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0E2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81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49C3F6D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76A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B86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574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356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9EF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33F4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E8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00BB66AE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1EE6C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848E48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Adição de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3537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B6115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3FC10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GoodsShipmentItem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A9DA43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71E20" w14:textId="77777777" w:rsidR="00CD7511" w:rsidRDefault="00CD7511" w:rsidP="006B5FB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CD7511" w14:paraId="397DAD5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C567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CFF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24D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35D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114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719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F92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F01783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418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4D67" w14:textId="77777777" w:rsidR="00CD7511" w:rsidRPr="008649F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4A3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61F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251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4C6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21B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1B472F2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B11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99 05 000 000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94A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5E315C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468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894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F88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589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A67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1F06A9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96E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B8D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estatístico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EE4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7316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E38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statisticalValue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091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76A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22F48BE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09D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39C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3CF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EBA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65A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4E11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EE4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71B9B27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58B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F2E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29C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E1C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8BD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ACEC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BB7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CD7511" w14:paraId="0A920DE4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180C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B77AE9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3244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34CE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6ADC45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90F12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800D7B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3A9CE65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8E04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ED0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A4A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46F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E5A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E7D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1BB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6F16D39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6D8D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7AD0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4712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384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0B9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1C7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944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5ACAD9C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399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723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1E7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B88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6E2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ECA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E9B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3A1A368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D8B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0FD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94C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8E4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DFE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DEF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230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4F7D9BAA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9E75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11 09 000 000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1CC921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Regime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CA64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3702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22C6D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F46DD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4E4A1A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3C39A01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A8E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0E6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solicitado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EAD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41B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278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requestedProcedure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168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004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9941C8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A01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6C1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403267">
              <w:rPr>
                <w:b/>
                <w:bCs/>
                <w:color w:val="000000"/>
                <w:szCs w:val="24"/>
              </w:rPr>
              <w:t>Regime precedente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ABF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005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F83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previousProcedure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540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F00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58DA3E07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85AC3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EC93F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Regime adicional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B70F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AAAE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AFF3E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2E9E27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761395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034D3FE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78F8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A78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7D7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8B9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8EB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2C1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37A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6DA3A39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888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11 10 000 000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C10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76F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F0B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CC3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254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03F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081328F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0283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39C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472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B3E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628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FAE7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5C6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080A17B5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6AF0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61EC0" w14:textId="77777777" w:rsidR="00CD7511" w:rsidRPr="008649F1" w:rsidRDefault="00CD7511" w:rsidP="006B5FB0">
            <w:r w:rsidRPr="008649F1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1678D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7198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A9A05" w14:textId="65F8C9F5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</w:t>
            </w:r>
            <w:r w:rsidR="00C95E4E">
              <w:rPr>
                <w:b/>
                <w:bCs/>
                <w:snapToGrid w:val="0"/>
                <w:color w:val="0000FF"/>
              </w:rPr>
              <w:t>p</w:t>
            </w:r>
            <w:r>
              <w:rPr>
                <w:b/>
                <w:bCs/>
                <w:snapToGrid w:val="0"/>
                <w:color w:val="0000FF"/>
              </w:rPr>
              <w:t>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C38D1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081B3F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67F7A5D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29BD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E6D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96C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6E9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4FB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673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72BD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AE6D95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C3A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02F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65A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23D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DD5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9A7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5F0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121B73C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DED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13 14 017 000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A2F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B4C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D27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2A8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49F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CA3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6A0F1F0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358F8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02003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68D12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BC81D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8D44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E5910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9611B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7E62D8B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122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747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8F1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008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654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22E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3C9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6DBA8E5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504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A59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282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B81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D0A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540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AE1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6581C38F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471FC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C58F1D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1018B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90DB6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DDDB9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700436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5E44CA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40E2178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3E6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067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695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DB1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BD5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188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EB2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706DDF9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6026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5DE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624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307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E8D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5E9E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C8A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56F85F4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DE9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59E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81C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A19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7EA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306B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66B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4ADA0A7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4C9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AF4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AEC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F78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654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7ACE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04E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593DC28A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0CE2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80795E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BCD986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F1C35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E0D740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AE6D8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C54CA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7D06BAC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1D5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AFE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E87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277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2BA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096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81E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F58258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BE4F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8CB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A5F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F23D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CB2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6B7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74F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5A7DFD4F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A4D1A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0B1E2E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91749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32D9A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51E8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218A9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8D486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0D12291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977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986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674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45B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7FE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8A4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72A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247EFD4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4ED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AFD8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DE5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868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912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7FB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2CA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3397125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0A65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A5BA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8CA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232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7B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372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AFE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008B253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FF2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648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2AB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C936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D37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549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44C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304B3C9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1EB5E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4FE04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1AD2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C98DF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1657A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EB138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617827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4A34296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778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180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295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F15B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087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F0AE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448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46E0612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B13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E37E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3D2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D07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85B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1BA5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521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44FD3251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C864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13 01 018 000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88C49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EAD0B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5000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EECB55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B5DF6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0774A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686759F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1E80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DC8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300E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783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4B0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AAE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4BD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2D1AA3A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CFE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4D2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ADE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324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08C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D5B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DD03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166A241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A57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ACB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6E5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6C87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5E3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68C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88D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64C145C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050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135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FD9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762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958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FEB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4FF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145C0604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9F43C7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80AA0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Origem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741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E79A2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D2F8A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Origin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25AC5A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51F620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2A20795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7982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16 08 000 000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309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EBD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9E6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711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741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06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19EADD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676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16 09 000 000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E85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 preferencial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DFC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48B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0DC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countryOfPreferentialOrigin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B80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F23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0A503CA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807E07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FB9DF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3A6611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6A940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CF80D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4F711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73A31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3074D3C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84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44CF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8AF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4646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B5A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D4A4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57C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00EF72BA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ED3949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B5DA5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4384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F05550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059D27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AB8C3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ED148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5402F8F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0C8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8C44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24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F2C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FBED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B22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449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0123B55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311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0D07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93B2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D87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83E1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08E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9E2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331A6E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20B8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1E72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B40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899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BC6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43E9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493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61388005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DCDE69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4D2A9A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682238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F5BB1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7987B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417DD4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4EB03" w14:textId="77777777" w:rsidR="00CD7511" w:rsidRDefault="00CD7511" w:rsidP="006B5FB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CD7511" w14:paraId="2F739EA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26EB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DCD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F06D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6FC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CCA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243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2E4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72C9CB9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20B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18 08 000 000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424D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648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861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CB9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0C3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3BB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2BF8573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BC38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9220" w14:textId="77777777" w:rsidR="00CD7511" w:rsidRPr="008649F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Número de ordem do contingente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109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973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DC15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quotaOrderNumber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150D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84A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5852567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292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18 10 000 000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C7C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mercadoria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1F3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59D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778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20C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7A37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CD7511" w14:paraId="3ACF7844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CD05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18 09 000 000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60F4F6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Código da mercadoria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A2886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57241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0764C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9729AF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703F3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19FAD9C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8D4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18 09 056 000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24E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521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06BA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0263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harmonizedSystemSubheadingCode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57E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D46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3FFE21D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5C2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80B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BA1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587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FCA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combinedNomenclatureCode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954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68A4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5A795B8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DD4D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876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19C4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64B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C67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476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474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0CCB3CF6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BA59B5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107004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Código adicional TARIC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A5F549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FD55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7A8E6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72790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45BF5E" w14:textId="77777777" w:rsidR="00CD7511" w:rsidRDefault="00CD7511" w:rsidP="006B5FB0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CD7511" w14:paraId="529AC7E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6B9A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E2AA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670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63A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289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55C0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4F2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1896A90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15AD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18 09 059 000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48E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TARIC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31C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E50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FEB4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00B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C86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3D35AD9B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F3F51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8CF519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Código adicional nacional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A37E6C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35D3D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0DD54D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A2F2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3EBB0" w14:textId="77777777" w:rsidR="00CD7511" w:rsidRDefault="00CD7511" w:rsidP="006B5FB0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CD7511" w14:paraId="1BC7FA4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F816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499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31C0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4AF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089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918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A782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5CB8132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07CE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18 09 060 000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4DA5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nacional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645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6C2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611A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CDD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1E5F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0A474B9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B30E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E04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B70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4A5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1FE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FBFE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FF6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46610B82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2ACD38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FCB7D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Medidas das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E54DA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9EBE3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B423F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GoodsMeasure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9627A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E391E6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37AC69C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4F33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0A4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líquida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385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CAC1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189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netMass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47D2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43D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5FE71A3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A24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18 02 000 000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8E1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Unidades suplementares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4F7C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270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2A36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supplementaryUnits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498F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DB2D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239149B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E47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3279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4C7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121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258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6B41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689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0CAA475E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C6AC2F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8365B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Linha da fatura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A0C2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1074B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9FD01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InvoiceLine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BBA25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3112C8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3631F96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AA4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14 08 000 000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616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adição faturado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0556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8850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374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itemAmountInvoiced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C2C8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4A65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2CD8133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ACACD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82EC26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Cálculo das imposições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A20D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A599B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C5B11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CalculationOfTaxes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0E40CB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86643" w14:textId="77777777" w:rsidR="00CD7511" w:rsidRDefault="00CD7511" w:rsidP="006B5FB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CD7511" w14:paraId="2303460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4759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12C7" w14:textId="77777777" w:rsidR="00CD7511" w:rsidRPr="008649F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1011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49B9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071C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totalDutiesAndTaxesAmount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B343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F01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388A814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A340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B701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524B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D22C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D467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34E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78A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CD7511" w14:paraId="7D0D3671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8F5BDD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14 03 000 000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C3EE8B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Direitos e imposições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352B7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A91904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15C77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DutiesAndTaxes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B4E294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4F4B9" w14:textId="77777777" w:rsidR="00CD7511" w:rsidRDefault="00CD7511" w:rsidP="006B5FB0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CD7511" w14:paraId="533F77F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9A10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525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D07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0C32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AE4E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E5DE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2F1E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19F4993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9C0A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14 03 039 000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01A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2B3A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1574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E4A0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8DA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8DCC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00959AF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8441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85D6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1C83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A928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15A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BBBA" w14:textId="77777777" w:rsidR="00CD7511" w:rsidRPr="008649F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A569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5755F24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C0B1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058A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pagamento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7029" w14:textId="77777777" w:rsidR="00CD7511" w:rsidRDefault="00CD7511" w:rsidP="006B5FB0">
            <w:pPr>
              <w:jc w:val="center"/>
              <w:rPr>
                <w:color w:val="000000"/>
                <w:sz w:val="18"/>
                <w:szCs w:val="18"/>
              </w:rPr>
            </w:pPr>
            <w:r w:rsidRPr="18744A9A"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942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C1E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methodOfPayment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B34B" w14:textId="77777777" w:rsidR="00CD7511" w:rsidRDefault="00CD7511" w:rsidP="006B5FB0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4D4B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3A144B6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E124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DA0C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de imposição devido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F27F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E0F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E35B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payableTaxAmount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76A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AA26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CD7511" w14:paraId="34CCE343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D487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 xml:space="preserve">14 03 040 000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F2EBB5" w14:textId="77777777" w:rsidR="00CD7511" w:rsidRDefault="00CD7511" w:rsidP="006B5FB0">
            <w:r>
              <w:rPr>
                <w:b/>
                <w:bCs/>
                <w:snapToGrid w:val="0"/>
                <w:color w:val="0000FF"/>
              </w:rPr>
              <w:t>Base tributável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4941BE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6BD855" w14:textId="77777777" w:rsidR="00CD7511" w:rsidRDefault="00CD7511" w:rsidP="006B5FB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572B91" w14:textId="77777777" w:rsidR="00CD7511" w:rsidRDefault="00CD7511" w:rsidP="006B5FB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TaxBase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2F28BA" w14:textId="77777777" w:rsidR="00CD7511" w:rsidRDefault="00CD7511" w:rsidP="006B5FB0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3A333F" w14:textId="77777777" w:rsidR="00CD7511" w:rsidRDefault="00CD7511" w:rsidP="006B5FB0"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CD7511" w14:paraId="2BAFF75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3FFB" w14:textId="77777777" w:rsidR="00CD7511" w:rsidRDefault="00CD7511" w:rsidP="006B5FB0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5453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F3AD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39E5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DE62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276C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4190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CD7511" w14:paraId="6AECB55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CAFC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E65B" w14:textId="77777777" w:rsidR="00CD7511" w:rsidRDefault="00CD7511" w:rsidP="006B5FB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35D5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011F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n..17,3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ECCF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A646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CCE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CD7511" w14:paraId="4BEEC44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1137" w14:textId="77777777" w:rsidR="00CD7511" w:rsidRDefault="00CD7511" w:rsidP="006B5FB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14 03 040 005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195C" w14:textId="77777777" w:rsidR="00CD7511" w:rsidRPr="008649F1" w:rsidRDefault="00CD7511" w:rsidP="006B5FB0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C8F8" w14:textId="77777777" w:rsidR="00CD7511" w:rsidRDefault="00CD7511" w:rsidP="006B5FB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753" w14:textId="77777777" w:rsidR="00CD7511" w:rsidRDefault="00CD7511" w:rsidP="006B5FB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ADD8" w14:textId="77777777" w:rsidR="00CD7511" w:rsidRDefault="00CD7511" w:rsidP="006B5FB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DDE7" w14:textId="77777777" w:rsidR="00CD7511" w:rsidRDefault="00CD7511" w:rsidP="006B5FB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EE18" w14:textId="77777777" w:rsidR="00CD7511" w:rsidRDefault="00CD7511" w:rsidP="006B5FB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477985" w14:paraId="79B2E86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49DD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7184" w14:textId="646FC401" w:rsidR="00477985" w:rsidRPr="009544F0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9544F0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7A57" w14:textId="2EBF4D14" w:rsidR="00477985" w:rsidRPr="009544F0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 w:rsidRPr="009544F0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4DF2" w14:textId="7BFCD59F" w:rsidR="00477985" w:rsidRPr="009544F0" w:rsidRDefault="00477985" w:rsidP="00477985">
            <w:pPr>
              <w:jc w:val="center"/>
              <w:rPr>
                <w:color w:val="000000"/>
                <w:szCs w:val="24"/>
              </w:rPr>
            </w:pPr>
            <w:r w:rsidRPr="009544F0"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1DCC" w14:textId="2D9C4167" w:rsidR="00477985" w:rsidRPr="009544F0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544F0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9544F0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9544F0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EFA2" w14:textId="5E85E402" w:rsidR="00477985" w:rsidRPr="009544F0" w:rsidRDefault="00477985" w:rsidP="00477985">
            <w:pPr>
              <w:rPr>
                <w:b/>
                <w:bCs/>
                <w:snapToGrid w:val="0"/>
                <w:szCs w:val="24"/>
              </w:rPr>
            </w:pPr>
            <w:r w:rsidRPr="009544F0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C921" w14:textId="2DA77D53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477985" w14:paraId="3B250BF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4638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14 03 040 006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8512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DC4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85D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C6AD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A39A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3319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477985" w14:paraId="532481D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D4CF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14 03 040 014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D242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E545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8A38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4D73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1D13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5C1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477985" w14:paraId="0AD15DD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6BD2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14 03 040 043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2DE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F63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B37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8086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84C6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6F94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477985" w14:paraId="2AEB8B1B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9586C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14 12 000 000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1E8E0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Valor postal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9F9159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97D11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3DE77A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PostalValue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6181A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375CB0" w14:textId="77777777" w:rsidR="00477985" w:rsidRDefault="00477985" w:rsidP="00477985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77985" w14:paraId="1A1D5E8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4302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600B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684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37CE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878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B1B1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B71A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0979AD4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15AB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14 12 014 000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4824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7334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81D6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B07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3771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DA11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5839AD86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9FE66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18 06 000 000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A154F6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Volumes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454D44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1F2C3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ADA24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Packaging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F4C81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6B7E6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2001870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C5A5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2E3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0E0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342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AD0F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CE9F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901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5D1BC25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A69A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18 06 003 000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4F57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9DF0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D83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135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FA25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309D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3C42DC6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4C24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ADF6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88A4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BFF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208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D029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64C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8D176C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C7B6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18 06 054 000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7F2F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Marcas de expedição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27D5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F697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BB0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shippingMarks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A98C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4DED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1CB3198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C6AFE6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6CAEB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37456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82CE59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3314A2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AB5EB2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CB652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4DD18FA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6AD6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6CAE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405A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A153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C4D3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73B3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517A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04B4F7A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08A8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1E4D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40D3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91C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6E4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946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2D2E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6B88766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C4FD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EE2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62F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E09F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F879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031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47A0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539B1FF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215E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FC94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5CC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51A6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189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E135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5B23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37D6829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F153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12 01 003 000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AA6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4CE6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CED3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422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BEC8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F3D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55D9A93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45C2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E7F7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A2F5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5BA2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2C6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F0A9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78A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688EB6E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50D7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12 01 005 000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01E0" w14:textId="77777777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C9F0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D4AE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DE8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5156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3E1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3158C49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353D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5374" w14:textId="21C5581C" w:rsidR="00477985" w:rsidRPr="009544F0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9544F0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715F" w14:textId="2AD1DC13" w:rsidR="00477985" w:rsidRPr="009544F0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 w:rsidRPr="009544F0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F019" w14:textId="4FF49DB1" w:rsidR="00477985" w:rsidRPr="009544F0" w:rsidRDefault="00477985" w:rsidP="00477985">
            <w:pPr>
              <w:jc w:val="center"/>
              <w:rPr>
                <w:color w:val="000000"/>
                <w:szCs w:val="24"/>
              </w:rPr>
            </w:pPr>
            <w:r w:rsidRPr="009544F0"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DDD3" w14:textId="76527281" w:rsidR="00477985" w:rsidRPr="009544F0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544F0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9544F0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9544F0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D379" w14:textId="53FFAB95" w:rsidR="00477985" w:rsidRPr="009544F0" w:rsidRDefault="00477985" w:rsidP="00477985">
            <w:pPr>
              <w:rPr>
                <w:b/>
                <w:bCs/>
                <w:snapToGrid w:val="0"/>
                <w:szCs w:val="24"/>
              </w:rPr>
            </w:pPr>
            <w:r w:rsidRPr="009544F0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B169" w14:textId="1266628D" w:rsidR="00477985" w:rsidRPr="009544F0" w:rsidRDefault="00477985" w:rsidP="00477985">
            <w:pPr>
              <w:rPr>
                <w:color w:val="000000"/>
                <w:szCs w:val="24"/>
              </w:rPr>
            </w:pPr>
            <w:r w:rsidRPr="009544F0">
              <w:rPr>
                <w:color w:val="000000"/>
                <w:szCs w:val="24"/>
              </w:rPr>
              <w:t>5</w:t>
            </w:r>
          </w:p>
        </w:tc>
      </w:tr>
      <w:tr w:rsidR="00477985" w14:paraId="2E82677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48E9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EFEE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5CC5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CD35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235A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F6E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F97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A28C30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EA0A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12 01 007 000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691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da adição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2B17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FBFB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91DD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goodsItemIdentifier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C8A4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1112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3699FE6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CF5F3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512EE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40CA7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6347E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A886BD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5C6A4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E27472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60E72C8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5A3D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AA4E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4B81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4D3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DC3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0EA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081D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30D4960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4741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3BCA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908C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0E5E" w14:textId="2928B88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1F3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40FF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6EAD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0FABF6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4057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337B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C26A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0FF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0838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25BB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6B86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395EDB4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D14D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5802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00D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45B1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6320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BBEF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9CAA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65A43FC6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E40F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DF9408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ECF3F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A183A5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43007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34346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8C040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2FE7A93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77C1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055F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FAAF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D801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5C5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E4AC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7261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603649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67E2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33F4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CBD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CE47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505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C536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9E0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6E710F2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9381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7A8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7B01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D4E4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0EA9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4F72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B164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CE484E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7CD4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77E8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BD2C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332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184C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D202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6B9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3B7D57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AEEF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090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05E0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273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FFDD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9DA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B35E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2DF5F57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3363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12 03 005 000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5D78" w14:textId="77777777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8BD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FA12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504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1938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809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63B9785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B03D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ED40" w14:textId="282DA259" w:rsidR="00477985" w:rsidRPr="009544F0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9544F0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88F7" w14:textId="79B9E9F3" w:rsidR="00477985" w:rsidRPr="009544F0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 w:rsidRPr="009544F0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47F7" w14:textId="6C510344" w:rsidR="00477985" w:rsidRPr="009544F0" w:rsidRDefault="00477985" w:rsidP="00477985">
            <w:pPr>
              <w:jc w:val="center"/>
              <w:rPr>
                <w:color w:val="000000"/>
                <w:szCs w:val="24"/>
              </w:rPr>
            </w:pPr>
            <w:r w:rsidRPr="009544F0"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BF92" w14:textId="7AF7286F" w:rsidR="00477985" w:rsidRPr="009544F0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544F0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9544F0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9544F0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3328" w14:textId="76D71758" w:rsidR="00477985" w:rsidRPr="009544F0" w:rsidRDefault="00477985" w:rsidP="00477985">
            <w:pPr>
              <w:rPr>
                <w:b/>
                <w:bCs/>
                <w:snapToGrid w:val="0"/>
                <w:szCs w:val="24"/>
              </w:rPr>
            </w:pPr>
            <w:r w:rsidRPr="009544F0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6DC1" w14:textId="34A76FE6" w:rsidR="00477985" w:rsidRPr="009544F0" w:rsidRDefault="00477985" w:rsidP="00477985">
            <w:pPr>
              <w:rPr>
                <w:color w:val="000000"/>
                <w:szCs w:val="24"/>
              </w:rPr>
            </w:pPr>
            <w:r w:rsidRPr="009544F0">
              <w:rPr>
                <w:color w:val="000000"/>
                <w:szCs w:val="24"/>
              </w:rPr>
              <w:t>5</w:t>
            </w:r>
          </w:p>
        </w:tc>
      </w:tr>
      <w:tr w:rsidR="00477985" w14:paraId="710B18C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1963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12 03 006 000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D84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42E1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B431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786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78AF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CD4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DFD646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3B8D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6A5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38F7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4B0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0EB9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B33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F172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02CFA6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8468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12 03 012 000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8FAD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D077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3F4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06D3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99C0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576E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2FC5CD9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A998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E8D7" w14:textId="77777777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318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104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E2E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FFB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F124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F2D0AC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0532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40F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B3A7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D8A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1181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6598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48FD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3C30A8A0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0300E2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45A55C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58A4C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F75136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36906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10CDF0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B96A52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136C826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DDFD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00E8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C7DC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F4E5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FB51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0B4C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374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88A042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5FB6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A3DB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E120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56EE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94D1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0424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E0B3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2251292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0154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91D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946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A238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ED8C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FE55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E0FD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5DA9B56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451D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26C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7CF3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5103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DF0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9145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BE5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C3705F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0EC23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8FCBA4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840CA5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E60D62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9C2140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45404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07E708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133F811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5391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8BEF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3ABF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9304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F44A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B432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98A3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0BD7B8C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AA45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CFEB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1C5A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6217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EB70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14C8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287B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06436AC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3F58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14BF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DF1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C62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8FB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545E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81C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A1326B0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648366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11CCDA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Valor aduaneiro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C9725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F3903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B0860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CustomsValuation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AD0E03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F5956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140661E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FDE2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14 10 000 000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C00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avaliação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F9B5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3F78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803C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valuationMethod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6CFE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207E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097CADD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E6DCE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602D4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76898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944013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6ADCDC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A7DA76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4A222" w14:textId="77777777" w:rsidR="00477985" w:rsidRDefault="00477985" w:rsidP="00477985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77985" w14:paraId="12E1FB2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19DA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86A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9E6F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0142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214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CA79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7A91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272D3E4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A410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BE72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3F0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0DF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A4C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320B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C25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0C174D3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E5E4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02DD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CA7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7D44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767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8820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05C0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1A658DB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FA5F91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1320A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Ajustamento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986EC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9C4AE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B22DA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ValuationAdjustment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4BE4A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D50675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3B9F209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B62B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14 07 000 000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5FCB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Indicadores de avaliação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63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1CA1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10BF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valuationIndicators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5B70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887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1E77711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B1EEC9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27C1F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0088B4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893A42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CB9CA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03C9F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2691D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1555864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B8FE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BED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29E6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2B74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53F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6F24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75F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F8AE65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543F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B16E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99C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73A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161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B91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726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1ECC06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6AAC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19A3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2AD4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CBB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67B3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22A9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5EB3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DD2BFA5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9F4023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C4214" w14:textId="77777777" w:rsidR="00477985" w:rsidRPr="008649F1" w:rsidRDefault="00477985" w:rsidP="00477985">
            <w:r w:rsidRPr="008649F1">
              <w:rPr>
                <w:b/>
                <w:bCs/>
                <w:snapToGrid w:val="0"/>
                <w:color w:val="0000FF"/>
              </w:rPr>
              <w:t xml:space="preserve">Resultado do </w:t>
            </w:r>
            <w:r>
              <w:rPr>
                <w:b/>
                <w:bCs/>
                <w:snapToGrid w:val="0"/>
                <w:color w:val="0000FF"/>
              </w:rPr>
              <w:t>c</w:t>
            </w:r>
            <w:r w:rsidRPr="008649F1">
              <w:rPr>
                <w:b/>
                <w:bCs/>
                <w:snapToGrid w:val="0"/>
                <w:color w:val="0000FF"/>
              </w:rPr>
              <w:t xml:space="preserve">ontrolo da </w:t>
            </w:r>
            <w:r>
              <w:rPr>
                <w:b/>
                <w:bCs/>
                <w:snapToGrid w:val="0"/>
                <w:color w:val="0000FF"/>
              </w:rPr>
              <w:t>d</w:t>
            </w:r>
            <w:r w:rsidRPr="008649F1">
              <w:rPr>
                <w:b/>
                <w:bCs/>
                <w:snapToGrid w:val="0"/>
                <w:color w:val="0000FF"/>
              </w:rPr>
              <w:t>eclaração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2FB80F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4D32A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5E98B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ControlResult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D59EE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FD09C" w14:textId="77777777" w:rsidR="00477985" w:rsidRDefault="00477985" w:rsidP="0047798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77985" w14:paraId="5D7C404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0804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4AA8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FAA1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C60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0F0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4003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8836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77985" w14:paraId="625B693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DAA2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2F7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1EC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D53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5A0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&lt;date&gt;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9D35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D71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77985" w14:paraId="68C7177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5758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A82E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C50D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637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44C6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004C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4F6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77985" w14:paraId="4C0C159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D8CC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E168" w14:textId="3540542D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B61CF0">
              <w:rPr>
                <w:b/>
                <w:bCs/>
                <w:color w:val="000000"/>
                <w:szCs w:val="24"/>
              </w:rPr>
              <w:t>Pendente de resultados de amostras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F75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DD63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E073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pendingSamplingResults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928A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8E3B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77985" w14:paraId="46AB433B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A54FD9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F4F354" w14:textId="77777777" w:rsidR="00477985" w:rsidRPr="008649F1" w:rsidRDefault="00477985" w:rsidP="00477985">
            <w:r w:rsidRPr="008649F1">
              <w:rPr>
                <w:b/>
                <w:bCs/>
                <w:snapToGrid w:val="0"/>
                <w:color w:val="0000FF"/>
              </w:rPr>
              <w:t xml:space="preserve">Resultado do </w:t>
            </w:r>
            <w:r>
              <w:rPr>
                <w:b/>
                <w:bCs/>
                <w:snapToGrid w:val="0"/>
                <w:color w:val="0000FF"/>
              </w:rPr>
              <w:t>c</w:t>
            </w:r>
            <w:r w:rsidRPr="008649F1">
              <w:rPr>
                <w:b/>
                <w:bCs/>
                <w:snapToGrid w:val="0"/>
                <w:color w:val="0000FF"/>
              </w:rPr>
              <w:t xml:space="preserve">ontrolo por </w:t>
            </w:r>
            <w:r>
              <w:rPr>
                <w:b/>
                <w:bCs/>
                <w:snapToGrid w:val="0"/>
                <w:color w:val="0000FF"/>
              </w:rPr>
              <w:t>a</w:t>
            </w:r>
            <w:r w:rsidRPr="008649F1">
              <w:rPr>
                <w:b/>
                <w:bCs/>
                <w:snapToGrid w:val="0"/>
                <w:color w:val="0000FF"/>
              </w:rPr>
              <w:t>dição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279988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9E334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E11D6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ControlResults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8F37AE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57C848" w14:textId="77777777" w:rsidR="00477985" w:rsidRDefault="00477985" w:rsidP="0047798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77985" w14:paraId="1216B17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F671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15E2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47DC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84B6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0006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D214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1253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0A76418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6491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D5B5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6216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BE08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2328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7EE3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9DA2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2EDD0B5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53D8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7F14" w14:textId="77777777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Código do resultado do controlo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F49D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F66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1001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controlResultCode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EBDA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DCD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7D61576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9876F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9DA450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Resultados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B5559F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A29651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D8E4C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ResultsOfControl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8D087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64997F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11F25EE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FCF1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6546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D8FD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425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FB0A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9D01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F832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0943F2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EAA9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390D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controlo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71A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DE67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E61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D86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AB0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2A7DF39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8E91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0A9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controlo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52B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441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3218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B9B4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194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615D7B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E16B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AABA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67C6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1EB3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97F6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9786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E3BE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0084102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1BD08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DBA2B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Detalhes do controlo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BCA6D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B1AA63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E27C4B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ControlDetails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72B67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8E64F" w14:textId="77777777" w:rsidR="00477985" w:rsidRDefault="00477985" w:rsidP="00477985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77985" w14:paraId="7848976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E18A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2FB0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7AD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1095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E29F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B3F9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127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7738AC7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5C90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AEB2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discrepância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A6D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B7E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40C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typeOfDiscrepancies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2785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F95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4D0187B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5447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1C28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Apontador do atributo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07BF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DC5E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BB8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attributePointer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A295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F4DD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7C34CB8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6C79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3FB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correto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1113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D075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E81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correctedValue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1D5B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20F3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5B589DE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4EFE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2270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1D6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7FF2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13E0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2B41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1CE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77985" w14:paraId="7A1E1040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AEE53C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9D16B9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Pedidos e Decisões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7D8EA5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D64F2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A80EF1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AttachedRequest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522A16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5759F" w14:textId="77777777" w:rsidR="00477985" w:rsidRDefault="00477985" w:rsidP="0047798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77985" w14:paraId="32ABE41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626FFE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3/8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6F5025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Proprietário das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2726F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CE1BD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FD128F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OwnerOfTheGoods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DDE60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8EE54" w14:textId="77777777" w:rsidR="00477985" w:rsidRDefault="00477985" w:rsidP="0047798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77985" w14:paraId="16437DB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C69D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309A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6D4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BEEB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340F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280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E42E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1D36CAB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E0DA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CFF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A048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CAA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B3CC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835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29A1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3E653DDA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0BEEC0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D329E6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FB107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B413CD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688681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FCACF9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4A972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66950B1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99F4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039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FC3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B382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6C0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0E4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7DE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585804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812B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57D0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B6E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BA4B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9FF3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D271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167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257B760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90CB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8386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AC56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0E12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B689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7220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ECA0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592080A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3527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E24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D96A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A0E5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4A3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A4FF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D15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6E0E509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F546E9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4/5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AE3F39" w14:textId="77777777" w:rsidR="00477985" w:rsidRPr="008649F1" w:rsidRDefault="00477985" w:rsidP="00477985">
            <w:r w:rsidRPr="008649F1">
              <w:rPr>
                <w:b/>
                <w:bCs/>
                <w:snapToGrid w:val="0"/>
                <w:color w:val="0000FF"/>
              </w:rPr>
              <w:t>Primeiro local de utilização ou de transformação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BC3AB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260DA6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E65A7F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FirstPlaceOfUseOrProcessing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2A6EAA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E42FE6" w14:textId="77777777" w:rsidR="00477985" w:rsidRDefault="00477985" w:rsidP="0047798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77985" w14:paraId="45B91DE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6A82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BE3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23C8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A287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B39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6C12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DDCE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4D378C2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CAC3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877D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886D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720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15E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BC5F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72A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05BCA18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63B3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C38F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369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140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4493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AFEB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8F3B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337857D2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8C87E3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45E7E2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DD8978" w14:textId="37A70450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EF7531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FC646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62D71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DA22DE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39269F9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DD78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17B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A5A4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2AD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598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301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987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2E12EC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50AF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0CB5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725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483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CF3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F56F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657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38BACFC2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D1F66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3A7D58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E78B63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DB1687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FC106A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0E750C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D0C39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0B36151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126D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CE58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CB6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FD0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972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1B7E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7B53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07754A5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E973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AF4D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049A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4371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021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32F9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4A69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01C52F0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3EFB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E653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A80A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4FB7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EF4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61CB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6AE9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F0DAB4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1D34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06D5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E0BF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ECE5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E5C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11C8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D204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A6488F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71D6F4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504600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9A5568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B1D5E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328DE4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7A4F80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8BC16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3D7072F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0218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FE54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AB6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E59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8549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25C5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F81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60791139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1074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02FD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7D61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A111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F72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1F5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039B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090100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8F3A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5D8A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5D2F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BD33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214C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3D4C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5A8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FE5E984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C31F8E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4/9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9E439B" w14:textId="77777777" w:rsidR="00477985" w:rsidRPr="008649F1" w:rsidRDefault="00477985" w:rsidP="00477985">
            <w:r w:rsidRPr="008649F1">
              <w:rPr>
                <w:b/>
                <w:bCs/>
                <w:snapToGrid w:val="0"/>
                <w:color w:val="0000FF"/>
              </w:rPr>
              <w:t>Local ou locais de transformação ou de utilização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473E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2FCA59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29936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PlacesOfProcessingOrUse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CA781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2AF24" w14:textId="77777777" w:rsidR="00477985" w:rsidRDefault="00477985" w:rsidP="0047798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77985" w14:paraId="2F1AA3A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6D4E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2905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7CE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A7A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835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A01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5E6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2348FB3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4E67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8302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C968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60EB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CB71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B778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5586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5FD92D1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C7BE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934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AB3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55D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CC5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7C18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8CC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68F7B0C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F540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5CCF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52C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A2F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7478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C7A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3EDF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48AB9D6A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458BE0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13D216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6F7B4B" w14:textId="51C24A70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9E7B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BB199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90B0D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9F513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5B464BF6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B83B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AFA3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D1F7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AAB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6BAD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980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FA26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B54592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F323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463A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07F8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9A52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24EA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F8C6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C6F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1B81CC0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E3D48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1F1DC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864C1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E262B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B023D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17DA1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D6E6B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03C654F2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C5A5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2A40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B4E3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47E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124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37FE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D634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2881A86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8966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04D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9BF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5A7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9958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801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C043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0973B19D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6B11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1C4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C27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AC7F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465F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9A3C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9C9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7AC6931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9C91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39E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E502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4224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0C5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0DF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9F72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0F795A54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056F16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836C8A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E7EA43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2D731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D65E3F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EA82DB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AB0205" w14:textId="77777777" w:rsidR="00477985" w:rsidRDefault="00477985" w:rsidP="00477985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77985" w14:paraId="6DA7C4D4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FA32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140D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FFED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12B1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A3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8166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007E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5720637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D7CC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A4C5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F67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8927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670C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14F1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5CBB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5DCB240F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13BD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EEC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668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ADF3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19B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7F63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F259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77985" w14:paraId="460DD769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334A96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4/11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C12EFD" w14:textId="77777777" w:rsidR="00477985" w:rsidRPr="008649F1" w:rsidRDefault="00477985" w:rsidP="00477985">
            <w:r w:rsidRPr="008649F1">
              <w:rPr>
                <w:b/>
                <w:bCs/>
                <w:snapToGrid w:val="0"/>
                <w:color w:val="0000FF"/>
              </w:rPr>
              <w:t>Estância(s) aduaneira(s) de apuramento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34793A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B6D54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3DFF64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7B6AED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210DE" w14:textId="77777777" w:rsidR="00477985" w:rsidRDefault="00477985" w:rsidP="0047798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77985" w14:paraId="7AB7BF4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AAEB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AFB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0D98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301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0B8C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B2E1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445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578882C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D48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AD5E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AC84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14B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F61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C37E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800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0DAF17BC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DFE43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4/17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00E61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Prazo de apuramento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4885C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402B8D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3C36C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PeriodForDischarge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CE22D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D86F3" w14:textId="77777777" w:rsidR="00477985" w:rsidRDefault="00477985" w:rsidP="0047798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77985" w14:paraId="0502A4C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39BA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516A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Prazo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15DE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AEA1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2D2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period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1D9E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236A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216F46A1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19B9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B276" w14:textId="77777777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Indicador de prorrogação automática do prazo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340F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D919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700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automaticExtensionIndicator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44CA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AC42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129C522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62A2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BA05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 livre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0B22" w14:textId="490B4FA8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15D4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573B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5DE2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6CB5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3B9AB9FE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08089F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5/7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F718F" w14:textId="77777777" w:rsidR="00477985" w:rsidRPr="008649F1" w:rsidRDefault="00477985" w:rsidP="00477985">
            <w:r w:rsidRPr="4B24BA4A">
              <w:rPr>
                <w:b/>
                <w:bCs/>
                <w:snapToGrid w:val="0"/>
                <w:color w:val="0000FF"/>
              </w:rPr>
              <w:t>Produtos transformados/Identificação das mercadorias a exportar temporariamente</w:t>
            </w:r>
            <w:r w:rsidRPr="008649F1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F464D2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CCBF61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6C615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ProcessedProducts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79BEF1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ED693" w14:textId="77777777" w:rsidR="00477985" w:rsidRDefault="00477985" w:rsidP="0047798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77985" w14:paraId="38BFB03E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1107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0586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A034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990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3702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EC70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850B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03B39B0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0BAC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9476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das mercadorias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3793" w14:textId="77777777" w:rsidR="00477985" w:rsidRDefault="00477985" w:rsidP="00477985">
            <w:pPr>
              <w:jc w:val="center"/>
              <w:rPr>
                <w:color w:val="000000"/>
                <w:sz w:val="18"/>
                <w:szCs w:val="18"/>
              </w:rPr>
            </w:pPr>
            <w:r w:rsidRPr="171E4BA2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F1E5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C2D3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commodityCode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CA07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6348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13B9B70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FA50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8216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das mercadorias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7A94" w14:textId="77777777" w:rsidR="00477985" w:rsidRDefault="00477985" w:rsidP="00477985">
            <w:pPr>
              <w:jc w:val="center"/>
              <w:rPr>
                <w:color w:val="000000"/>
                <w:sz w:val="18"/>
                <w:szCs w:val="18"/>
              </w:rPr>
            </w:pPr>
            <w:r w:rsidRPr="171E4BA2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71E2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B72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3B05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FF37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1BE7D261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AE428E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5/8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3C2D54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Identificação das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A3F75B" w14:textId="4BEF83A5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556A67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FAD22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IdentificationOfGoods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01E8A3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4695A6" w14:textId="67E7FA4C" w:rsidR="00477985" w:rsidRDefault="00477985" w:rsidP="00477985">
            <w:r>
              <w:rPr>
                <w:snapToGrid w:val="0"/>
                <w:color w:val="0000FF"/>
              </w:rPr>
              <w:t>3</w:t>
            </w:r>
          </w:p>
        </w:tc>
      </w:tr>
      <w:tr w:rsidR="00477985" w14:paraId="242AC85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9B3F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88B8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C399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ACB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E3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ACC9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8A70" w14:textId="2E54F565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4FCBAD6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DA1F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9E4C" w14:textId="77777777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Código da medida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8493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F9B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5E5E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F10D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3C57" w14:textId="0BDA8173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34020EA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DD94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4C55" w14:textId="77777777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>Descrição da medida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435B" w14:textId="6DC58CBA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B1CE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0B11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8634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82D5" w14:textId="15D7D271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6FDF50DD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F8FE60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5/5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437D51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Taxa de rendimento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2B8178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2816D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C3293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RateOfYield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D1489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98B3C" w14:textId="3B7FDC2F" w:rsidR="00477985" w:rsidRDefault="00477985" w:rsidP="00477985">
            <w:r>
              <w:rPr>
                <w:snapToGrid w:val="0"/>
                <w:color w:val="0000FF"/>
              </w:rPr>
              <w:t>3</w:t>
            </w:r>
          </w:p>
        </w:tc>
      </w:tr>
      <w:tr w:rsidR="00477985" w14:paraId="3D6B4A9B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26D8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1059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050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4140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0E50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F9A3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D5AF" w14:textId="2A966991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7A7736A3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E058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671C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rendimento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8087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8F7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7D1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RateOfYield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8432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256B" w14:textId="13232EA8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5812CFE0" w14:textId="77777777" w:rsidTr="000F0ECA">
        <w:trPr>
          <w:trHeight w:val="381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807F8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 xml:space="preserve">6/2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69F90" w14:textId="77777777" w:rsidR="00477985" w:rsidRDefault="00477985" w:rsidP="00477985">
            <w:r>
              <w:rPr>
                <w:b/>
                <w:bCs/>
                <w:snapToGrid w:val="0"/>
                <w:color w:val="0000FF"/>
              </w:rPr>
              <w:t>Condições económicas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B45BC9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320D41" w14:textId="77777777" w:rsidR="00477985" w:rsidRDefault="00477985" w:rsidP="00477985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34B48" w14:textId="77777777" w:rsidR="00477985" w:rsidRDefault="00477985" w:rsidP="0047798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EconomicConditions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BECBC" w14:textId="77777777" w:rsidR="00477985" w:rsidRDefault="00477985" w:rsidP="00477985"/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5D17F" w14:textId="77777777" w:rsidR="00477985" w:rsidRDefault="00477985" w:rsidP="0047798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77985" w14:paraId="0FC6A53A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9CF0" w14:textId="77777777" w:rsidR="00477985" w:rsidRDefault="00477985" w:rsidP="00477985"/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97DA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58EB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F73A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4D54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6084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68FD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5C03885C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6A86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8952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 condição económica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E52F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001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0951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256A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4E2B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6A76A1A8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08DE" w14:textId="77777777" w:rsidR="00477985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DF27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9EFA" w14:textId="1764264C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C56D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8997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3906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A3D9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77985" w14:paraId="6CC91B4C" w14:textId="77777777" w:rsidTr="000F0ECA">
        <w:trPr>
          <w:trHeight w:val="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4A48A" w14:textId="77777777" w:rsidR="00477985" w:rsidRDefault="00477985" w:rsidP="00477985">
            <w:pPr>
              <w:jc w:val="center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 w:val="10"/>
                <w:szCs w:val="10"/>
              </w:rPr>
              <w:t> </w:t>
            </w:r>
          </w:p>
        </w:tc>
      </w:tr>
      <w:tr w:rsidR="00477985" w14:paraId="50E762E7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124A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7/5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9F7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Pormenores das atividades previstas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5D96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0B6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167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DetailsOfPlannedActivities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79BE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55CC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77985" w14:paraId="0EE0EB55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120E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8/5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90A1" w14:textId="77777777" w:rsidR="00477985" w:rsidRDefault="00477985" w:rsidP="0047798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5FC2" w14:textId="42EB8D05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6547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196D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531F" w14:textId="77777777" w:rsidR="00477985" w:rsidRDefault="00477985" w:rsidP="0047798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B516" w14:textId="77777777" w:rsidR="00477985" w:rsidRDefault="00477985" w:rsidP="00477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77985" w14:paraId="4D128440" w14:textId="77777777" w:rsidTr="000F0ECA">
        <w:trPr>
          <w:trHeight w:val="38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C34A" w14:textId="77777777" w:rsidR="00477985" w:rsidRDefault="00477985" w:rsidP="0047798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8/13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DC8D" w14:textId="77777777" w:rsidR="00477985" w:rsidRPr="008649F1" w:rsidRDefault="00477985" w:rsidP="00477985">
            <w:pPr>
              <w:rPr>
                <w:b/>
                <w:bCs/>
                <w:color w:val="000000"/>
                <w:szCs w:val="24"/>
              </w:rPr>
            </w:pPr>
            <w:r w:rsidRPr="008649F1">
              <w:rPr>
                <w:b/>
                <w:bCs/>
                <w:color w:val="000000"/>
                <w:szCs w:val="24"/>
              </w:rPr>
              <w:t xml:space="preserve">Cálculo do montante dos direitos de importação em conformidade com o artigo </w:t>
            </w:r>
            <w:proofErr w:type="gramStart"/>
            <w:r w:rsidRPr="008649F1">
              <w:rPr>
                <w:b/>
                <w:bCs/>
                <w:color w:val="000000"/>
                <w:szCs w:val="24"/>
              </w:rPr>
              <w:t>86.°</w:t>
            </w:r>
            <w:proofErr w:type="gramEnd"/>
            <w:r w:rsidRPr="008649F1">
              <w:rPr>
                <w:b/>
                <w:bCs/>
                <w:color w:val="000000"/>
                <w:szCs w:val="24"/>
              </w:rPr>
              <w:t xml:space="preserve">, </w:t>
            </w:r>
            <w:proofErr w:type="spellStart"/>
            <w:r w:rsidRPr="008649F1">
              <w:rPr>
                <w:b/>
                <w:bCs/>
                <w:color w:val="000000"/>
                <w:szCs w:val="24"/>
              </w:rPr>
              <w:t>n.°</w:t>
            </w:r>
            <w:proofErr w:type="spellEnd"/>
            <w:r w:rsidRPr="008649F1">
              <w:rPr>
                <w:b/>
                <w:bCs/>
                <w:color w:val="000000"/>
                <w:szCs w:val="24"/>
              </w:rPr>
              <w:t xml:space="preserve"> 3, do 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F1ED" w14:textId="77777777" w:rsidR="00477985" w:rsidRDefault="00477985" w:rsidP="0047798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EFBC" w14:textId="77777777" w:rsidR="00477985" w:rsidRDefault="00477985" w:rsidP="00477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C295" w14:textId="77777777" w:rsidR="00477985" w:rsidRDefault="00477985" w:rsidP="0047798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CalculationOfTheAmountImportDuty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AC50" w14:textId="77777777" w:rsidR="00477985" w:rsidRPr="008649F1" w:rsidRDefault="00477985" w:rsidP="00477985">
            <w:pPr>
              <w:rPr>
                <w:color w:val="000000"/>
                <w:szCs w:val="24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5F44" w14:textId="77777777" w:rsidR="00477985" w:rsidRDefault="00477985" w:rsidP="00477985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5A3F5A64" w14:textId="5BC1B782" w:rsidR="00CD7511" w:rsidRDefault="00DF1DC4" w:rsidP="00D14201">
      <w:pPr>
        <w:pStyle w:val="Legenda"/>
        <w:jc w:val="center"/>
        <w:sectPr w:rsidR="00CD7511" w:rsidSect="00573DD8">
          <w:headerReference w:type="even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6" w:name="_Toc127550582"/>
      <w:bookmarkStart w:id="7" w:name="_Toc23319767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</w:t>
      </w:r>
      <w:r w:rsidR="00D14201">
        <w:t xml:space="preserve"> elementos de dados da mensagem cc451a</w:t>
      </w:r>
      <w:bookmarkEnd w:id="6"/>
      <w:bookmarkEnd w:id="7"/>
    </w:p>
    <w:p w14:paraId="625CE23C" w14:textId="77777777" w:rsidR="00B86E26" w:rsidRPr="00C35F7D" w:rsidRDefault="00B86E26" w:rsidP="0012728E">
      <w:pPr>
        <w:pStyle w:val="Ttulo1"/>
        <w:numPr>
          <w:ilvl w:val="0"/>
          <w:numId w:val="34"/>
        </w:numPr>
        <w:tabs>
          <w:tab w:val="clear" w:pos="720"/>
        </w:tabs>
        <w:spacing w:line="360" w:lineRule="auto"/>
        <w:ind w:left="432" w:hanging="432"/>
      </w:pPr>
      <w:bookmarkStart w:id="8" w:name="_Toc107238333"/>
      <w:bookmarkStart w:id="9" w:name="_Toc233197666"/>
      <w:r w:rsidRPr="00C35F7D">
        <w:lastRenderedPageBreak/>
        <w:t>Legenda</w:t>
      </w:r>
      <w:bookmarkEnd w:id="8"/>
      <w:bookmarkEnd w:id="9"/>
    </w:p>
    <w:p w14:paraId="56E4919D" w14:textId="77777777" w:rsidR="00D14201" w:rsidRDefault="00D14201" w:rsidP="00D14201">
      <w:pPr>
        <w:spacing w:before="120" w:after="0" w:line="360" w:lineRule="auto"/>
        <w:ind w:left="357"/>
        <w:rPr>
          <w:b/>
        </w:rPr>
      </w:pPr>
    </w:p>
    <w:p w14:paraId="13341734" w14:textId="561DF8F4" w:rsidR="0012728E" w:rsidRDefault="0012728E" w:rsidP="0012728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506ADB17" w14:textId="77777777" w:rsidR="0012728E" w:rsidRPr="004E460D" w:rsidRDefault="0012728E" w:rsidP="0012728E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2E63D9D9" w14:textId="77777777" w:rsidR="0012728E" w:rsidRDefault="0012728E" w:rsidP="0012728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47A9212A" w14:textId="77777777" w:rsidR="0012728E" w:rsidRDefault="0012728E" w:rsidP="0012728E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3E6A1F1A" w14:textId="77777777" w:rsidR="0012728E" w:rsidRDefault="0012728E" w:rsidP="0012728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0837EFEE" w14:textId="77777777" w:rsidR="0012728E" w:rsidRDefault="0012728E" w:rsidP="0012728E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64FC3BE0" w14:textId="77777777" w:rsidR="0012728E" w:rsidRDefault="0012728E" w:rsidP="0012728E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3B91E5FA" w14:textId="77777777" w:rsidR="0012728E" w:rsidRDefault="0012728E" w:rsidP="0012728E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67308D59" w14:textId="77777777" w:rsidR="0012728E" w:rsidRDefault="0012728E" w:rsidP="0012728E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4CAB6DE4" w14:textId="77777777" w:rsidR="0012728E" w:rsidRDefault="0012728E" w:rsidP="0012728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67A3A682" w14:textId="77777777" w:rsidR="0012728E" w:rsidRDefault="0012728E" w:rsidP="0012728E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0C37AB89" w14:textId="77777777" w:rsidR="0012728E" w:rsidRDefault="0012728E" w:rsidP="0012728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4EBC663C" w14:textId="77777777" w:rsidR="0012728E" w:rsidRDefault="0012728E" w:rsidP="0012728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2CAADFDE" w14:textId="77777777" w:rsidR="0012728E" w:rsidRDefault="0012728E" w:rsidP="0012728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325B19D9" w14:textId="77777777" w:rsidR="0012728E" w:rsidRDefault="0012728E" w:rsidP="0012728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</w:t>
      </w:r>
      <w:proofErr w:type="spellStart"/>
      <w:r>
        <w:t>caracter</w:t>
      </w:r>
      <w:proofErr w:type="spellEnd"/>
      <w:r>
        <w:t>;</w:t>
      </w:r>
    </w:p>
    <w:p w14:paraId="6BFB5745" w14:textId="77777777" w:rsidR="0012728E" w:rsidRDefault="0012728E" w:rsidP="0012728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244FF02C" w14:textId="77777777" w:rsidR="0012728E" w:rsidRDefault="0012728E" w:rsidP="0012728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29BD9670" w14:textId="77777777" w:rsidR="0012728E" w:rsidRDefault="0012728E" w:rsidP="0012728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</w:t>
      </w:r>
      <w:proofErr w:type="gramStart"/>
      <w:r>
        <w:rPr>
          <w:bCs/>
        </w:rPr>
        <w:t>mm:ss</w:t>
      </w:r>
      <w:proofErr w:type="spellEnd"/>
      <w:proofErr w:type="gram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694100FB" w14:textId="77777777" w:rsidR="0012728E" w:rsidRDefault="0012728E" w:rsidP="0012728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D5123A">
        <w:rPr>
          <w:b/>
        </w:rPr>
        <w:t>TAGS</w:t>
      </w:r>
      <w:r>
        <w:rPr>
          <w:b/>
        </w:rPr>
        <w:t xml:space="preserve"> XML:</w:t>
      </w:r>
    </w:p>
    <w:p w14:paraId="7DCF8328" w14:textId="77777777" w:rsidR="0012728E" w:rsidRPr="00FC5BE3" w:rsidRDefault="0012728E" w:rsidP="0012728E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1CE79DE7" w14:textId="77777777" w:rsidR="0012728E" w:rsidRPr="00FC5BE3" w:rsidRDefault="0012728E" w:rsidP="0012728E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7CA170DE" w14:textId="77777777" w:rsidR="0012728E" w:rsidRPr="00FC5BE3" w:rsidRDefault="0012728E" w:rsidP="0012728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5873FF90" w14:textId="77777777" w:rsidR="0012728E" w:rsidRPr="00FC5BE3" w:rsidRDefault="0012728E" w:rsidP="0012728E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75202E85" w14:textId="77777777" w:rsidR="0012728E" w:rsidRDefault="0012728E" w:rsidP="0012728E">
      <w:pPr>
        <w:numPr>
          <w:ilvl w:val="0"/>
          <w:numId w:val="39"/>
        </w:numPr>
        <w:spacing w:after="0" w:line="360" w:lineRule="auto"/>
        <w:ind w:left="1068"/>
      </w:pPr>
      <w:r w:rsidRPr="00FC5BE3">
        <w:t>&lt;</w:t>
      </w:r>
      <w:r w:rsidRPr="0D637BAE">
        <w:rPr>
          <w:b/>
          <w:bCs/>
        </w:rPr>
        <w:t>CC451A</w:t>
      </w:r>
      <w:r w:rsidRPr="00FC5BE3">
        <w:t>&gt; tem profundidade 1. Os elementos &lt;</w:t>
      </w:r>
      <w:proofErr w:type="spellStart"/>
      <w:r w:rsidRPr="007042C6">
        <w:rPr>
          <w:b/>
          <w:bCs/>
        </w:rPr>
        <w:t>messageHeader</w:t>
      </w:r>
      <w:proofErr w:type="spellEnd"/>
      <w:r w:rsidRPr="00FC5BE3">
        <w:t>&gt; e &lt;</w:t>
      </w:r>
      <w:proofErr w:type="spellStart"/>
      <w:r w:rsidRPr="007042C6">
        <w:rPr>
          <w:b/>
          <w:bCs/>
        </w:rPr>
        <w:t>ImportOperation</w:t>
      </w:r>
      <w:proofErr w:type="spellEnd"/>
      <w:r w:rsidRPr="00FC5BE3">
        <w:t>&gt; tem profundidade 2. O elemento &lt;</w:t>
      </w:r>
      <w:proofErr w:type="spellStart"/>
      <w:r w:rsidRPr="007042C6">
        <w:rPr>
          <w:b/>
          <w:bCs/>
        </w:rPr>
        <w:t>From</w:t>
      </w:r>
      <w:proofErr w:type="spellEnd"/>
      <w:r w:rsidRPr="00FC5BE3">
        <w:t>&gt; (que se encontra dentro do ‘</w:t>
      </w:r>
      <w:proofErr w:type="spellStart"/>
      <w:r w:rsidRPr="007042C6">
        <w:rPr>
          <w:b/>
          <w:bCs/>
        </w:rPr>
        <w:t>messageHeader</w:t>
      </w:r>
      <w:proofErr w:type="spellEnd"/>
      <w:r w:rsidRPr="007042C6">
        <w:t>’</w:t>
      </w:r>
      <w:r>
        <w:t xml:space="preserve">) tem profundidade 3. </w:t>
      </w:r>
    </w:p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573DD8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8561D" w14:textId="77777777" w:rsidR="00BC01BB" w:rsidRDefault="00BC01BB" w:rsidP="00E91D07">
      <w:pPr>
        <w:spacing w:after="0" w:line="240" w:lineRule="auto"/>
      </w:pPr>
      <w:r>
        <w:separator/>
      </w:r>
    </w:p>
  </w:endnote>
  <w:endnote w:type="continuationSeparator" w:id="0">
    <w:p w14:paraId="5642A535" w14:textId="77777777" w:rsidR="00BC01BB" w:rsidRDefault="00BC01BB" w:rsidP="00E91D07">
      <w:pPr>
        <w:spacing w:after="0" w:line="240" w:lineRule="auto"/>
      </w:pPr>
      <w:r>
        <w:continuationSeparator/>
      </w:r>
    </w:p>
  </w:endnote>
  <w:endnote w:type="continuationNotice" w:id="1">
    <w:p w14:paraId="14EF87D6" w14:textId="77777777" w:rsidR="00BC01BB" w:rsidRDefault="00BC01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5E34851C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67147360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66F7C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729099F5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66F7C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6"/>
      <w:gridCol w:w="1787"/>
      <w:gridCol w:w="4262"/>
    </w:tblGrid>
    <w:tr w:rsidR="00C9209D" w14:paraId="27CE20E2" w14:textId="77777777" w:rsidTr="00DF1DC4">
      <w:trPr>
        <w:trHeight w:val="282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3AC02B82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8"/>
            </w:rPr>
            <w:instrText>3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DF1DC4">
      <w:trPr>
        <w:trHeight w:val="262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3D3198C9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66F7C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9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5AB8C4FF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66F7C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6B5FB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69088FC2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4937E5E9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77985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2CCE659E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77985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36FD5C75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8"/>
            </w:rPr>
            <w:instrText>28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1D801362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77985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65FA462F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77985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9"/>
      <w:gridCol w:w="2503"/>
      <w:gridCol w:w="5969"/>
    </w:tblGrid>
    <w:tr w:rsidR="00A51D72" w14:paraId="28FC1C0A" w14:textId="77777777" w:rsidTr="00DF1DC4">
      <w:trPr>
        <w:trHeight w:val="282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3923AEF7" w14:textId="16F4A4A9" w:rsidR="00A51D72" w:rsidRPr="006140E6" w:rsidRDefault="00A51D72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8"/>
            </w:rPr>
            <w:instrText>29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A51D72" w14:paraId="5A44D754" w14:textId="77777777" w:rsidTr="00DF1DC4">
      <w:trPr>
        <w:trHeight w:val="262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ACC6B18" w14:textId="77777777" w:rsidR="00A51D72" w:rsidRDefault="00A51D72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3F357227" w14:textId="0A1908A8" w:rsidR="00A51D72" w:rsidRDefault="00A51D72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77985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9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691485" w14:textId="78C1C3A9" w:rsidR="00A51D72" w:rsidRPr="002A1562" w:rsidRDefault="00A51D7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77985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1E05A762" w14:textId="77777777" w:rsidR="00A51D72" w:rsidRPr="00B74B66" w:rsidRDefault="00A51D72" w:rsidP="00B74B66">
    <w:pPr>
      <w:pStyle w:val="Rodap"/>
      <w:spacing w:after="0" w:line="240" w:lineRule="auto"/>
      <w:rPr>
        <w:sz w:val="8"/>
        <w:szCs w:val="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100D2BE5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8"/>
            </w:rPr>
            <w:instrText>5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78887BD7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77985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36391BB7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77985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B25E7F" w14:paraId="3395AA12" w14:textId="77777777" w:rsidTr="006B5FB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13FB1D2" w14:textId="6C5B7993" w:rsidR="00B25E7F" w:rsidRDefault="00B25E7F" w:rsidP="00B25E7F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8"/>
            </w:rPr>
            <w:instrText>30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544F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25E7F" w14:paraId="4828A3B7" w14:textId="77777777" w:rsidTr="006B5FB0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FAA33DB" w14:textId="028B571E" w:rsidR="00B25E7F" w:rsidRDefault="00B25E7F" w:rsidP="00B25E7F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77985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F941EB2" w14:textId="7D958E74" w:rsidR="00B25E7F" w:rsidRDefault="00B25E7F" w:rsidP="00B25E7F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77985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06A46BD" w14:textId="77777777" w:rsidR="00B25E7F" w:rsidRDefault="00B25E7F" w:rsidP="00B25E7F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D8042" w14:textId="77777777" w:rsidR="00BC01BB" w:rsidRDefault="00BC01BB" w:rsidP="00E91D07">
      <w:pPr>
        <w:spacing w:after="0" w:line="240" w:lineRule="auto"/>
      </w:pPr>
      <w:r>
        <w:separator/>
      </w:r>
    </w:p>
  </w:footnote>
  <w:footnote w:type="continuationSeparator" w:id="0">
    <w:p w14:paraId="11FBE92E" w14:textId="77777777" w:rsidR="00BC01BB" w:rsidRDefault="00BC01BB" w:rsidP="00E91D07">
      <w:pPr>
        <w:spacing w:after="0" w:line="240" w:lineRule="auto"/>
      </w:pPr>
      <w:r>
        <w:continuationSeparator/>
      </w:r>
    </w:p>
  </w:footnote>
  <w:footnote w:type="continuationNotice" w:id="1">
    <w:p w14:paraId="4DB32807" w14:textId="77777777" w:rsidR="00BC01BB" w:rsidRDefault="00BC01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1D28D4E8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066F7C">
            <w:rPr>
              <w:rFonts w:eastAsia="Adobe Heiti Std R" w:cs="Arial"/>
              <w:color w:val="7F7F7F"/>
            </w:rPr>
            <w:t>Guia XML - Mensagem CC451A v1.5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74A4F5A6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066F7C">
      <w:rPr>
        <w:rFonts w:eastAsia="Adobe Heiti Std R" w:cs="Arial"/>
        <w:color w:val="7F7F7F"/>
      </w:rPr>
      <w:t>Guia XML - Mensagem CC451A v1.5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15627699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30B42D76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477985">
      <w:rPr>
        <w:rFonts w:eastAsia="Adobe Heiti Std R" w:cs="Arial"/>
        <w:color w:val="7F7F7F"/>
      </w:rPr>
      <w:t>Guia XML - Mensagem CC451A v1.5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4314EA9C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477985">
            <w:rPr>
              <w:rFonts w:eastAsia="Adobe Heiti Std R" w:cs="Arial"/>
              <w:color w:val="7F7F7F"/>
            </w:rPr>
            <w:t>Guia XML - Mensagem CC451A v1.5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214A3E17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477985">
      <w:rPr>
        <w:rFonts w:eastAsia="Adobe Heiti Std R" w:cs="Arial"/>
        <w:color w:val="7F7F7F"/>
      </w:rPr>
      <w:t>Guia XML - Mensagem CC451A v1.5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29D8BBF0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477985">
      <w:rPr>
        <w:rFonts w:eastAsia="Adobe Heiti Std R" w:cs="Arial"/>
        <w:color w:val="7F7F7F"/>
      </w:rPr>
      <w:t>Guia XML - Mensagem CC451A v1.5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9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9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709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1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4"/>
  </w:num>
  <w:num w:numId="2" w16cid:durableId="1916090744">
    <w:abstractNumId w:val="16"/>
  </w:num>
  <w:num w:numId="3" w16cid:durableId="407653749">
    <w:abstractNumId w:val="24"/>
  </w:num>
  <w:num w:numId="4" w16cid:durableId="1140926260">
    <w:abstractNumId w:val="16"/>
  </w:num>
  <w:num w:numId="5" w16cid:durableId="1563710658">
    <w:abstractNumId w:val="24"/>
  </w:num>
  <w:num w:numId="6" w16cid:durableId="1221674597">
    <w:abstractNumId w:val="16"/>
  </w:num>
  <w:num w:numId="7" w16cid:durableId="2100249092">
    <w:abstractNumId w:val="19"/>
  </w:num>
  <w:num w:numId="8" w16cid:durableId="1742219413">
    <w:abstractNumId w:val="32"/>
  </w:num>
  <w:num w:numId="9" w16cid:durableId="1752387642">
    <w:abstractNumId w:val="15"/>
  </w:num>
  <w:num w:numId="10" w16cid:durableId="587661404">
    <w:abstractNumId w:val="14"/>
  </w:num>
  <w:num w:numId="11" w16cid:durableId="2115129860">
    <w:abstractNumId w:val="25"/>
  </w:num>
  <w:num w:numId="12" w16cid:durableId="888372608">
    <w:abstractNumId w:val="28"/>
  </w:num>
  <w:num w:numId="13" w16cid:durableId="1377584123">
    <w:abstractNumId w:val="17"/>
  </w:num>
  <w:num w:numId="14" w16cid:durableId="74860010">
    <w:abstractNumId w:val="17"/>
    <w:lvlOverride w:ilvl="0">
      <w:startOverride w:val="1"/>
    </w:lvlOverride>
  </w:num>
  <w:num w:numId="15" w16cid:durableId="348609990">
    <w:abstractNumId w:val="21"/>
  </w:num>
  <w:num w:numId="16" w16cid:durableId="1725443938">
    <w:abstractNumId w:val="30"/>
  </w:num>
  <w:num w:numId="17" w16cid:durableId="1860318410">
    <w:abstractNumId w:val="31"/>
  </w:num>
  <w:num w:numId="18" w16cid:durableId="1075709663">
    <w:abstractNumId w:val="18"/>
  </w:num>
  <w:num w:numId="19" w16cid:durableId="1705590259">
    <w:abstractNumId w:val="21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21"/>
  </w:num>
  <w:num w:numId="21" w16cid:durableId="1166483133">
    <w:abstractNumId w:val="21"/>
  </w:num>
  <w:num w:numId="22" w16cid:durableId="1475024564">
    <w:abstractNumId w:val="21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7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20"/>
    <w:lvlOverride w:ilvl="0">
      <w:startOverride w:val="1"/>
    </w:lvlOverride>
  </w:num>
  <w:num w:numId="36" w16cid:durableId="1614701665">
    <w:abstractNumId w:val="23"/>
  </w:num>
  <w:num w:numId="37" w16cid:durableId="852303945">
    <w:abstractNumId w:val="11"/>
  </w:num>
  <w:num w:numId="38" w16cid:durableId="1126774120">
    <w:abstractNumId w:val="13"/>
  </w:num>
  <w:num w:numId="39" w16cid:durableId="377970344">
    <w:abstractNumId w:val="29"/>
  </w:num>
  <w:num w:numId="40" w16cid:durableId="1159348061">
    <w:abstractNumId w:val="12"/>
  </w:num>
  <w:num w:numId="41" w16cid:durableId="211879574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124799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83554044">
    <w:abstractNumId w:val="8"/>
    <w:lvlOverride w:ilvl="0">
      <w:startOverride w:val="1"/>
    </w:lvlOverride>
  </w:num>
  <w:num w:numId="44" w16cid:durableId="1151796309">
    <w:abstractNumId w:val="3"/>
    <w:lvlOverride w:ilvl="0">
      <w:startOverride w:val="1"/>
    </w:lvlOverride>
  </w:num>
  <w:num w:numId="45" w16cid:durableId="1232614790">
    <w:abstractNumId w:val="2"/>
    <w:lvlOverride w:ilvl="0">
      <w:startOverride w:val="1"/>
    </w:lvlOverride>
  </w:num>
  <w:num w:numId="46" w16cid:durableId="687682315">
    <w:abstractNumId w:val="1"/>
    <w:lvlOverride w:ilvl="0">
      <w:startOverride w:val="1"/>
    </w:lvlOverride>
  </w:num>
  <w:num w:numId="47" w16cid:durableId="34478965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20D17"/>
    <w:rsid w:val="0002730D"/>
    <w:rsid w:val="00042339"/>
    <w:rsid w:val="00043B3E"/>
    <w:rsid w:val="00044522"/>
    <w:rsid w:val="00063BDB"/>
    <w:rsid w:val="00066F7C"/>
    <w:rsid w:val="00076727"/>
    <w:rsid w:val="00076CB4"/>
    <w:rsid w:val="00081CEF"/>
    <w:rsid w:val="000B14D2"/>
    <w:rsid w:val="000D12ED"/>
    <w:rsid w:val="000D25A0"/>
    <w:rsid w:val="000D2F0A"/>
    <w:rsid w:val="000D733E"/>
    <w:rsid w:val="000D7F24"/>
    <w:rsid w:val="000E00D5"/>
    <w:rsid w:val="000F0ECA"/>
    <w:rsid w:val="000F3CF8"/>
    <w:rsid w:val="00104A87"/>
    <w:rsid w:val="00106546"/>
    <w:rsid w:val="00107319"/>
    <w:rsid w:val="0012728E"/>
    <w:rsid w:val="00143F1B"/>
    <w:rsid w:val="00161C5E"/>
    <w:rsid w:val="00161F2F"/>
    <w:rsid w:val="001620A5"/>
    <w:rsid w:val="00162461"/>
    <w:rsid w:val="001703D5"/>
    <w:rsid w:val="0017683D"/>
    <w:rsid w:val="00187135"/>
    <w:rsid w:val="00194543"/>
    <w:rsid w:val="001B223B"/>
    <w:rsid w:val="001D1102"/>
    <w:rsid w:val="001D45CB"/>
    <w:rsid w:val="001E0D9C"/>
    <w:rsid w:val="001E2B12"/>
    <w:rsid w:val="001E2F2C"/>
    <w:rsid w:val="002109B1"/>
    <w:rsid w:val="00211235"/>
    <w:rsid w:val="00220AE0"/>
    <w:rsid w:val="00223521"/>
    <w:rsid w:val="00230FC6"/>
    <w:rsid w:val="00232923"/>
    <w:rsid w:val="00232EBA"/>
    <w:rsid w:val="0025085B"/>
    <w:rsid w:val="00257D04"/>
    <w:rsid w:val="00261969"/>
    <w:rsid w:val="00271178"/>
    <w:rsid w:val="00282767"/>
    <w:rsid w:val="00282C88"/>
    <w:rsid w:val="00286DAE"/>
    <w:rsid w:val="002A1562"/>
    <w:rsid w:val="002A2AA3"/>
    <w:rsid w:val="002A4F1E"/>
    <w:rsid w:val="002C6D70"/>
    <w:rsid w:val="002D637F"/>
    <w:rsid w:val="002D7563"/>
    <w:rsid w:val="002E20F9"/>
    <w:rsid w:val="002F22A2"/>
    <w:rsid w:val="002F4184"/>
    <w:rsid w:val="0031602F"/>
    <w:rsid w:val="0032284D"/>
    <w:rsid w:val="00330CBC"/>
    <w:rsid w:val="00335EF2"/>
    <w:rsid w:val="00342441"/>
    <w:rsid w:val="00351E87"/>
    <w:rsid w:val="0035601F"/>
    <w:rsid w:val="00394F2A"/>
    <w:rsid w:val="003C4F42"/>
    <w:rsid w:val="003C564E"/>
    <w:rsid w:val="003D4069"/>
    <w:rsid w:val="003D514A"/>
    <w:rsid w:val="003E4E52"/>
    <w:rsid w:val="003E5945"/>
    <w:rsid w:val="003E77B3"/>
    <w:rsid w:val="0041247B"/>
    <w:rsid w:val="004171EB"/>
    <w:rsid w:val="004176AD"/>
    <w:rsid w:val="0042317F"/>
    <w:rsid w:val="004262C1"/>
    <w:rsid w:val="0043770D"/>
    <w:rsid w:val="0044052D"/>
    <w:rsid w:val="0044425F"/>
    <w:rsid w:val="004450D3"/>
    <w:rsid w:val="00457A45"/>
    <w:rsid w:val="004601D4"/>
    <w:rsid w:val="00477985"/>
    <w:rsid w:val="00493841"/>
    <w:rsid w:val="00495F1C"/>
    <w:rsid w:val="00497C18"/>
    <w:rsid w:val="004A7982"/>
    <w:rsid w:val="004B0153"/>
    <w:rsid w:val="004B0A90"/>
    <w:rsid w:val="004C00AB"/>
    <w:rsid w:val="004C52E7"/>
    <w:rsid w:val="004C55DF"/>
    <w:rsid w:val="004F7761"/>
    <w:rsid w:val="00500777"/>
    <w:rsid w:val="0050105F"/>
    <w:rsid w:val="0051731A"/>
    <w:rsid w:val="00520B57"/>
    <w:rsid w:val="00525D2B"/>
    <w:rsid w:val="00535142"/>
    <w:rsid w:val="005440CB"/>
    <w:rsid w:val="00553292"/>
    <w:rsid w:val="00570095"/>
    <w:rsid w:val="00570206"/>
    <w:rsid w:val="00572A85"/>
    <w:rsid w:val="00573DD8"/>
    <w:rsid w:val="00580E81"/>
    <w:rsid w:val="005B2467"/>
    <w:rsid w:val="005C7416"/>
    <w:rsid w:val="005E35CB"/>
    <w:rsid w:val="005E7485"/>
    <w:rsid w:val="005F2390"/>
    <w:rsid w:val="006140E6"/>
    <w:rsid w:val="00635CF9"/>
    <w:rsid w:val="00640F66"/>
    <w:rsid w:val="00640F89"/>
    <w:rsid w:val="0065180E"/>
    <w:rsid w:val="00651CED"/>
    <w:rsid w:val="0065427D"/>
    <w:rsid w:val="00656D75"/>
    <w:rsid w:val="00660458"/>
    <w:rsid w:val="0066157D"/>
    <w:rsid w:val="00673291"/>
    <w:rsid w:val="00675706"/>
    <w:rsid w:val="0068164B"/>
    <w:rsid w:val="006938FA"/>
    <w:rsid w:val="006939DB"/>
    <w:rsid w:val="006A2AFC"/>
    <w:rsid w:val="006B5FB0"/>
    <w:rsid w:val="006C6BCD"/>
    <w:rsid w:val="006E3521"/>
    <w:rsid w:val="00701B37"/>
    <w:rsid w:val="00707867"/>
    <w:rsid w:val="00712696"/>
    <w:rsid w:val="00715D8F"/>
    <w:rsid w:val="00731D11"/>
    <w:rsid w:val="0074050E"/>
    <w:rsid w:val="007460A2"/>
    <w:rsid w:val="00746943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A6499"/>
    <w:rsid w:val="007B53FA"/>
    <w:rsid w:val="007C434B"/>
    <w:rsid w:val="007E02DD"/>
    <w:rsid w:val="007E6EA2"/>
    <w:rsid w:val="008125B7"/>
    <w:rsid w:val="00814156"/>
    <w:rsid w:val="0084649D"/>
    <w:rsid w:val="008529E5"/>
    <w:rsid w:val="00872696"/>
    <w:rsid w:val="0088073C"/>
    <w:rsid w:val="008A207F"/>
    <w:rsid w:val="008A54F0"/>
    <w:rsid w:val="008B2301"/>
    <w:rsid w:val="008E1504"/>
    <w:rsid w:val="008F04FE"/>
    <w:rsid w:val="00903603"/>
    <w:rsid w:val="00906A17"/>
    <w:rsid w:val="00917423"/>
    <w:rsid w:val="00920000"/>
    <w:rsid w:val="00922025"/>
    <w:rsid w:val="009544F0"/>
    <w:rsid w:val="009610C7"/>
    <w:rsid w:val="00967C73"/>
    <w:rsid w:val="00970E2A"/>
    <w:rsid w:val="00974A72"/>
    <w:rsid w:val="009911FD"/>
    <w:rsid w:val="009A2D75"/>
    <w:rsid w:val="009A3DA7"/>
    <w:rsid w:val="009C1817"/>
    <w:rsid w:val="009C6F94"/>
    <w:rsid w:val="009D427B"/>
    <w:rsid w:val="009F10B7"/>
    <w:rsid w:val="00A02924"/>
    <w:rsid w:val="00A074F1"/>
    <w:rsid w:val="00A12590"/>
    <w:rsid w:val="00A2630C"/>
    <w:rsid w:val="00A347EE"/>
    <w:rsid w:val="00A4106B"/>
    <w:rsid w:val="00A41D97"/>
    <w:rsid w:val="00A42DDC"/>
    <w:rsid w:val="00A432B1"/>
    <w:rsid w:val="00A51D72"/>
    <w:rsid w:val="00A62A10"/>
    <w:rsid w:val="00A63C0A"/>
    <w:rsid w:val="00A816BF"/>
    <w:rsid w:val="00A9321F"/>
    <w:rsid w:val="00A9484F"/>
    <w:rsid w:val="00AB77E2"/>
    <w:rsid w:val="00AC2767"/>
    <w:rsid w:val="00AE5EA5"/>
    <w:rsid w:val="00AE66F6"/>
    <w:rsid w:val="00AF46CA"/>
    <w:rsid w:val="00B00D65"/>
    <w:rsid w:val="00B00F90"/>
    <w:rsid w:val="00B25815"/>
    <w:rsid w:val="00B25E7F"/>
    <w:rsid w:val="00B35A7E"/>
    <w:rsid w:val="00B450BB"/>
    <w:rsid w:val="00B50E21"/>
    <w:rsid w:val="00B52ED9"/>
    <w:rsid w:val="00B56BD1"/>
    <w:rsid w:val="00B61CF0"/>
    <w:rsid w:val="00B638F3"/>
    <w:rsid w:val="00B6599D"/>
    <w:rsid w:val="00B66AEE"/>
    <w:rsid w:val="00B74B66"/>
    <w:rsid w:val="00B82705"/>
    <w:rsid w:val="00B8381D"/>
    <w:rsid w:val="00B86E26"/>
    <w:rsid w:val="00BA4519"/>
    <w:rsid w:val="00BC01BB"/>
    <w:rsid w:val="00BC106A"/>
    <w:rsid w:val="00BD7C7D"/>
    <w:rsid w:val="00BF5281"/>
    <w:rsid w:val="00C10919"/>
    <w:rsid w:val="00C22067"/>
    <w:rsid w:val="00C46A7C"/>
    <w:rsid w:val="00C66243"/>
    <w:rsid w:val="00C674AB"/>
    <w:rsid w:val="00C80B39"/>
    <w:rsid w:val="00C82562"/>
    <w:rsid w:val="00C83B29"/>
    <w:rsid w:val="00C862CF"/>
    <w:rsid w:val="00C9209D"/>
    <w:rsid w:val="00C9587A"/>
    <w:rsid w:val="00C95E4E"/>
    <w:rsid w:val="00C96A25"/>
    <w:rsid w:val="00CA271A"/>
    <w:rsid w:val="00CA3026"/>
    <w:rsid w:val="00CA3771"/>
    <w:rsid w:val="00CB04B7"/>
    <w:rsid w:val="00CB33AA"/>
    <w:rsid w:val="00CC2BC6"/>
    <w:rsid w:val="00CC2FE6"/>
    <w:rsid w:val="00CD079D"/>
    <w:rsid w:val="00CD7511"/>
    <w:rsid w:val="00CE079E"/>
    <w:rsid w:val="00CE29C5"/>
    <w:rsid w:val="00CF1779"/>
    <w:rsid w:val="00D02692"/>
    <w:rsid w:val="00D07F24"/>
    <w:rsid w:val="00D118CC"/>
    <w:rsid w:val="00D138D6"/>
    <w:rsid w:val="00D14201"/>
    <w:rsid w:val="00D350F7"/>
    <w:rsid w:val="00D35406"/>
    <w:rsid w:val="00D401DC"/>
    <w:rsid w:val="00D43975"/>
    <w:rsid w:val="00D44340"/>
    <w:rsid w:val="00D77210"/>
    <w:rsid w:val="00D91AFE"/>
    <w:rsid w:val="00D9459A"/>
    <w:rsid w:val="00D9650A"/>
    <w:rsid w:val="00DA3702"/>
    <w:rsid w:val="00DA718D"/>
    <w:rsid w:val="00DB2B82"/>
    <w:rsid w:val="00DB4315"/>
    <w:rsid w:val="00DB72F5"/>
    <w:rsid w:val="00DD117A"/>
    <w:rsid w:val="00DD7AB0"/>
    <w:rsid w:val="00DE3445"/>
    <w:rsid w:val="00DE46D4"/>
    <w:rsid w:val="00DF1DC4"/>
    <w:rsid w:val="00E25666"/>
    <w:rsid w:val="00E456FA"/>
    <w:rsid w:val="00E61DE2"/>
    <w:rsid w:val="00E64047"/>
    <w:rsid w:val="00E705E7"/>
    <w:rsid w:val="00E7176A"/>
    <w:rsid w:val="00E91D07"/>
    <w:rsid w:val="00EA2AB4"/>
    <w:rsid w:val="00EB34DE"/>
    <w:rsid w:val="00EC53D6"/>
    <w:rsid w:val="00EE6169"/>
    <w:rsid w:val="00F14F13"/>
    <w:rsid w:val="00F25FEE"/>
    <w:rsid w:val="00F431CD"/>
    <w:rsid w:val="00F47A45"/>
    <w:rsid w:val="00F609B3"/>
    <w:rsid w:val="00F61D5F"/>
    <w:rsid w:val="00F651D6"/>
    <w:rsid w:val="00F67034"/>
    <w:rsid w:val="00F71AF3"/>
    <w:rsid w:val="00F74467"/>
    <w:rsid w:val="00F82054"/>
    <w:rsid w:val="00F90C8F"/>
    <w:rsid w:val="00F91823"/>
    <w:rsid w:val="00F921A8"/>
    <w:rsid w:val="00F924B6"/>
    <w:rsid w:val="00FA40B5"/>
    <w:rsid w:val="00FD1456"/>
    <w:rsid w:val="00FD5694"/>
    <w:rsid w:val="00FF0E0F"/>
    <w:rsid w:val="00FF641D"/>
    <w:rsid w:val="0F3FA12F"/>
    <w:rsid w:val="13A07F25"/>
    <w:rsid w:val="240808CF"/>
    <w:rsid w:val="36C14CDC"/>
    <w:rsid w:val="3D0AA740"/>
    <w:rsid w:val="68A87BDD"/>
    <w:rsid w:val="7A04D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723D5F9F-9F7E-4E1B-A3C3-C5EE1F3C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1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oter" Target="foot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f84063a474b68a05027e7a77de2f8f0c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37ae4dfd3d691653ff87ac55b6fb97e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FB844D-6091-4B86-9784-43D2CD09B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5ddcd-11ce-41ff-a917-1326d02ef6bd"/>
    <ds:schemaRef ds:uri="e9aa198f-3527-4b2d-be02-f86f9b700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3975ddcd-11ce-41ff-a917-1326d02ef6bd"/>
    <ds:schemaRef ds:uri="e9aa198f-3527-4b2d-be02-f86f9b700563"/>
  </ds:schemaRefs>
</ds:datastoreItem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85</TotalTime>
  <Pages>30</Pages>
  <Words>5329</Words>
  <Characters>25849</Characters>
  <Application>Microsoft Office Word</Application>
  <DocSecurity>0</DocSecurity>
  <Lines>3692</Lines>
  <Paragraphs>3117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28061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168</cp:revision>
  <cp:lastPrinted>2018-04-12T00:26:00Z</cp:lastPrinted>
  <dcterms:created xsi:type="dcterms:W3CDTF">2023-02-02T01:29:00Z</dcterms:created>
  <dcterms:modified xsi:type="dcterms:W3CDTF">2026-06-24T11:47:00Z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1.5</vt:lpwstr>
  </property>
  <property fmtid="{D5CDD505-2E9C-101B-9397-08002B2CF9AE}" pid="13" name="data">
    <vt:lpwstr>25-06-2026</vt:lpwstr>
  </property>
  <property fmtid="{D5CDD505-2E9C-101B-9397-08002B2CF9AE}" pid="14" name="NomeManual">
    <vt:lpwstr>Guia XML - Mensagem CC451A v1.5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2024-02-27T17:06:40Z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ad4c2aaa-8b89-48ff-8602-3c309c63a980</vt:lpwstr>
  </property>
  <property fmtid="{D5CDD505-2E9C-101B-9397-08002B2CF9AE}" pid="42" name="MSIP_Label_ecb69475-382c-4c7a-b21d-8ca64eeef1bd_ContentBits">
    <vt:lpwstr>0</vt:lpwstr>
  </property>
</Properties>
</file>